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дошкольное образовательное учреждение</w:t>
      </w: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«Детский сад № 2 «Колокольчик» г.Верхнеуральска»</w:t>
      </w: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07479">
        <w:rPr>
          <w:color w:val="000000"/>
          <w:sz w:val="28"/>
          <w:szCs w:val="28"/>
        </w:rPr>
        <w:t xml:space="preserve">Проект </w:t>
      </w:r>
    </w:p>
    <w:p w:rsidR="00907E47" w:rsidRPr="00B87511" w:rsidRDefault="00907E47" w:rsidP="00B87511">
      <w:pPr>
        <w:pStyle w:val="c12"/>
        <w:shd w:val="clear" w:color="auto" w:fill="FFFFFF"/>
        <w:spacing w:before="0"/>
        <w:jc w:val="center"/>
        <w:rPr>
          <w:color w:val="000000"/>
          <w:sz w:val="28"/>
          <w:szCs w:val="28"/>
        </w:rPr>
      </w:pPr>
      <w:r w:rsidRPr="00B87511">
        <w:rPr>
          <w:color w:val="000000"/>
          <w:sz w:val="28"/>
          <w:szCs w:val="28"/>
        </w:rPr>
        <w:t>«</w:t>
      </w:r>
      <w:r w:rsidRPr="00B87511">
        <w:rPr>
          <w:bCs/>
          <w:color w:val="000000"/>
          <w:sz w:val="28"/>
          <w:szCs w:val="28"/>
        </w:rPr>
        <w:t>Использование приёмов мнемотехники в развитии связной речи детей старшего дошкольного возраста с речевыми нарушениями»</w:t>
      </w: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8D1C9D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Автор проекта: </w:t>
      </w:r>
    </w:p>
    <w:p w:rsidR="00907E47" w:rsidRDefault="00907E47" w:rsidP="008D1C9D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учитель-логопед Яковлева Н.Е.</w:t>
      </w:r>
    </w:p>
    <w:p w:rsidR="00907E47" w:rsidRDefault="00907E47" w:rsidP="008D1C9D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</w:t>
      </w: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год</w:t>
      </w:r>
    </w:p>
    <w:p w:rsidR="00907E47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07479">
        <w:rPr>
          <w:color w:val="000000"/>
          <w:sz w:val="28"/>
          <w:szCs w:val="28"/>
        </w:rPr>
        <w:t>Паспорт проекта</w:t>
      </w:r>
    </w:p>
    <w:p w:rsidR="00907E47" w:rsidRPr="00307479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5"/>
        <w:gridCol w:w="6563"/>
      </w:tblGrid>
      <w:tr w:rsidR="00907E47" w:rsidRPr="00F3072D" w:rsidTr="008D1C9D">
        <w:trPr>
          <w:trHeight w:val="1435"/>
        </w:trPr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ФИО автора, должность </w:t>
            </w:r>
          </w:p>
        </w:tc>
        <w:tc>
          <w:tcPr>
            <w:tcW w:w="6563" w:type="dxa"/>
          </w:tcPr>
          <w:p w:rsidR="00907E47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sz w:val="28"/>
                <w:szCs w:val="28"/>
              </w:rPr>
              <w:t>Яковлева Наталья Егоровна</w:t>
            </w:r>
          </w:p>
          <w:p w:rsidR="00907E47" w:rsidRPr="0069234F" w:rsidRDefault="00907E47" w:rsidP="0069234F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F307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234F">
              <w:rPr>
                <w:rFonts w:ascii="Times New Roman" w:hAnsi="Times New Roman"/>
                <w:sz w:val="28"/>
                <w:szCs w:val="28"/>
              </w:rPr>
              <w:t>учитель-логопед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МДОУ</w:t>
            </w:r>
            <w:r w:rsidRPr="006923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234F">
              <w:rPr>
                <w:rFonts w:ascii="Times New Roman" w:hAnsi="Times New Roman"/>
                <w:color w:val="000000"/>
                <w:sz w:val="28"/>
                <w:szCs w:val="28"/>
              </w:rPr>
              <w:t>«Детский сад № 2 «Колокольчик» г.Верхнеуральска»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Наименование ДОУ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sz w:val="28"/>
                <w:szCs w:val="28"/>
              </w:rPr>
              <w:t>Муниципальное дошкольное образовательное учреждение «Детский сад № 2 «Колокольчик» г.Верхнеуральска»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Название проекта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«Использование приёмов мнемотехники в развитии связной речи детей старшего дошкольного возраста с речевыми нарушениями»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Дети старшего дошкольного возраста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Участники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Дети, родители, учитель-логопед, воспитатель группы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sz w:val="28"/>
                <w:szCs w:val="28"/>
              </w:rPr>
              <w:t>Срок реализации проекта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 учебный год - 2024-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F3072D">
                <w:rPr>
                  <w:rFonts w:ascii="Times New Roman" w:hAnsi="Times New Roman"/>
                  <w:iCs/>
                  <w:color w:val="000000"/>
                  <w:sz w:val="28"/>
                  <w:szCs w:val="28"/>
                </w:rPr>
                <w:t>2025 г</w:t>
              </w:r>
            </w:smartTag>
            <w:r w:rsidRPr="00F3072D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.г.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Проблема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Односложная речь из простых предложений. Неспособность грамматически правильно построить предложение. Бедная диалогическая и монологическая речь. Отсутствие логического обоснования своих утверждений и выводов. 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Цель проекта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sz w:val="28"/>
                <w:szCs w:val="28"/>
              </w:rPr>
              <w:t xml:space="preserve">Формирование и коррекция </w:t>
            </w:r>
            <w:r w:rsidRPr="00F3072D">
              <w:rPr>
                <w:rFonts w:ascii="Times New Roman" w:hAnsi="Times New Roman"/>
                <w:sz w:val="28"/>
                <w:szCs w:val="28"/>
              </w:rPr>
              <w:t xml:space="preserve">связной речи у детей старшего дошкольного возраста с речевыми нарушениями с использованием </w:t>
            </w:r>
            <w:r w:rsidRPr="00F3072D">
              <w:rPr>
                <w:rFonts w:ascii="Times New Roman" w:hAnsi="Times New Roman"/>
                <w:bCs/>
                <w:sz w:val="28"/>
                <w:szCs w:val="28"/>
              </w:rPr>
              <w:t>приемов мнемотехники</w:t>
            </w:r>
            <w:r w:rsidRPr="00F3072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563" w:type="dxa"/>
          </w:tcPr>
          <w:p w:rsidR="00907E47" w:rsidRPr="00F3072D" w:rsidRDefault="00907E47" w:rsidP="00B77B7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Образовательные: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B7"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закрепить умение детей работать с опорой на мнемотаблицу при составлении описательных рассказов, заучивании стихотворений.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Развивающие: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B7"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совершенствовать связную речь в ходе рассказов по темам проекта;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B7"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способствовать развитию образного и логического мышления;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Воспитательные: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B7"/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воспитывать бережное отношение к окружающему миру.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Актуальность проекта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Мнемотехника играет важную роль в развитии связной речи детей старшего дошкольного возраста, потому что связная речь является основным показателем умственного развития дошкольника, средством общения со сверстниками и взрослыми, необходимым условием успешного обучения в школе.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Новизна проекта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творческих методик, эффективность которых очевидна, наряду с общепринятыми.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Практическая ценность</w:t>
            </w:r>
          </w:p>
        </w:tc>
        <w:tc>
          <w:tcPr>
            <w:tcW w:w="6563" w:type="dxa"/>
          </w:tcPr>
          <w:p w:rsidR="00907E47" w:rsidRDefault="00907E47" w:rsidP="00CE42C3">
            <w:pPr>
              <w:pStyle w:val="NoSpacing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1FA3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Предложенные мероприятия могут применятся  в системе планирования в совместной деятельности с детьми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r w:rsidRPr="002C1F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ходе режимных моментов.</w:t>
            </w:r>
          </w:p>
          <w:p w:rsidR="00907E47" w:rsidRPr="002C1FA3" w:rsidRDefault="00907E47" w:rsidP="00CE42C3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1F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Возможность использования технологии не только учителем-логопедом, но и родителями, воспитателями ДОУ, психологами и другими специалистами, работающими с детьми.</w:t>
            </w:r>
          </w:p>
        </w:tc>
      </w:tr>
      <w:tr w:rsidR="00907E47" w:rsidRPr="00F3072D" w:rsidTr="008D1C9D">
        <w:tc>
          <w:tcPr>
            <w:tcW w:w="2905" w:type="dxa"/>
          </w:tcPr>
          <w:p w:rsidR="00907E47" w:rsidRPr="00F3072D" w:rsidRDefault="00907E47" w:rsidP="0030747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Ожидаемые результаты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реализации проекты:</w:t>
            </w:r>
          </w:p>
        </w:tc>
        <w:tc>
          <w:tcPr>
            <w:tcW w:w="6563" w:type="dxa"/>
          </w:tcPr>
          <w:p w:rsidR="00907E47" w:rsidRPr="00F3072D" w:rsidRDefault="00907E47" w:rsidP="00307479">
            <w:pPr>
              <w:tabs>
                <w:tab w:val="left" w:pos="252"/>
              </w:tabs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- у детей появится умение работать с опорой на мнемотаблицу при составлении описательных рассказов, заучивании стихотворений;</w:t>
            </w:r>
          </w:p>
          <w:p w:rsidR="00907E47" w:rsidRPr="00F3072D" w:rsidRDefault="00907E47" w:rsidP="00307479">
            <w:pPr>
              <w:tabs>
                <w:tab w:val="left" w:pos="252"/>
              </w:tabs>
              <w:spacing w:after="0" w:line="240" w:lineRule="auto"/>
              <w:ind w:left="7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- активизация словарного запаса;</w:t>
            </w: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развитие логического и образное мышление, совершенствование связной речи;</w:t>
            </w:r>
          </w:p>
          <w:p w:rsidR="00907E47" w:rsidRPr="00F3072D" w:rsidRDefault="00907E47" w:rsidP="00307479">
            <w:pPr>
              <w:tabs>
                <w:tab w:val="left" w:pos="252"/>
              </w:tabs>
              <w:spacing w:after="0" w:line="240" w:lineRule="auto"/>
              <w:ind w:left="72"/>
              <w:rPr>
                <w:rFonts w:ascii="Times New Roman" w:hAnsi="Times New Roman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color w:val="000000"/>
                <w:sz w:val="28"/>
                <w:szCs w:val="28"/>
              </w:rPr>
              <w:t>- умение договариваться и работать слажено.</w:t>
            </w:r>
          </w:p>
        </w:tc>
      </w:tr>
    </w:tbl>
    <w:p w:rsidR="00907E47" w:rsidRPr="00307479" w:rsidRDefault="00907E47" w:rsidP="00307479">
      <w:pPr>
        <w:pStyle w:val="c1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</w:p>
    <w:p w:rsidR="00907E47" w:rsidRPr="00307479" w:rsidRDefault="00907E47" w:rsidP="00307479">
      <w:pPr>
        <w:pStyle w:val="c1"/>
        <w:shd w:val="clear" w:color="auto" w:fill="FFFFFF"/>
        <w:spacing w:before="0" w:beforeAutospacing="0" w:after="0" w:afterAutospacing="0"/>
        <w:ind w:left="72"/>
        <w:jc w:val="center"/>
        <w:rPr>
          <w:rStyle w:val="c5"/>
          <w:color w:val="000000"/>
          <w:sz w:val="28"/>
          <w:szCs w:val="28"/>
        </w:rPr>
      </w:pPr>
      <w:r w:rsidRPr="00307479">
        <w:rPr>
          <w:rStyle w:val="c5"/>
          <w:color w:val="000000"/>
          <w:sz w:val="28"/>
          <w:szCs w:val="28"/>
        </w:rPr>
        <w:t>Пояснительная записка</w:t>
      </w:r>
    </w:p>
    <w:p w:rsidR="00907E47" w:rsidRDefault="00907E47" w:rsidP="0037504D">
      <w:pPr>
        <w:pStyle w:val="c1"/>
        <w:shd w:val="clear" w:color="auto" w:fill="FFFFFF"/>
        <w:spacing w:before="240" w:beforeAutospacing="0" w:after="0" w:afterAutospacing="0"/>
        <w:ind w:left="72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Слайд 1</w:t>
      </w:r>
    </w:p>
    <w:p w:rsidR="00907E47" w:rsidRDefault="00907E47" w:rsidP="0037504D">
      <w:pPr>
        <w:pStyle w:val="c1"/>
        <w:shd w:val="clear" w:color="auto" w:fill="FFFFFF"/>
        <w:spacing w:before="240" w:beforeAutospacing="0" w:after="0" w:afterAutospacing="0"/>
        <w:ind w:left="72"/>
        <w:jc w:val="both"/>
        <w:rPr>
          <w:rStyle w:val="c3"/>
          <w:color w:val="000000"/>
          <w:sz w:val="28"/>
          <w:szCs w:val="28"/>
        </w:rPr>
      </w:pPr>
      <w:r w:rsidRPr="00CE42C3">
        <w:rPr>
          <w:rStyle w:val="c5"/>
          <w:color w:val="000000"/>
          <w:sz w:val="28"/>
          <w:szCs w:val="28"/>
        </w:rPr>
        <w:t> </w:t>
      </w:r>
      <w:r w:rsidRPr="00CE42C3">
        <w:rPr>
          <w:rStyle w:val="c3"/>
          <w:color w:val="000000"/>
          <w:sz w:val="28"/>
          <w:szCs w:val="28"/>
        </w:rPr>
        <w:t>Одной из главных задач воспитания и обучения детей дошкольного возраста</w:t>
      </w:r>
      <w:r w:rsidRPr="00CE42C3">
        <w:rPr>
          <w:color w:val="000000"/>
          <w:sz w:val="28"/>
          <w:szCs w:val="28"/>
        </w:rPr>
        <w:br/>
      </w:r>
      <w:r w:rsidRPr="00CE42C3">
        <w:rPr>
          <w:rStyle w:val="c3"/>
          <w:color w:val="000000"/>
          <w:sz w:val="28"/>
          <w:szCs w:val="28"/>
        </w:rPr>
        <w:t xml:space="preserve">является </w:t>
      </w:r>
      <w:r>
        <w:rPr>
          <w:rStyle w:val="c3"/>
          <w:color w:val="000000"/>
          <w:sz w:val="28"/>
          <w:szCs w:val="28"/>
        </w:rPr>
        <w:t>развитие речи, речевого общения.</w:t>
      </w:r>
    </w:p>
    <w:p w:rsidR="00907E47" w:rsidRDefault="00907E47" w:rsidP="0037504D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 </w:t>
      </w:r>
      <w:r w:rsidRPr="00CE42C3">
        <w:rPr>
          <w:rStyle w:val="c3"/>
          <w:color w:val="000000"/>
          <w:sz w:val="28"/>
          <w:szCs w:val="28"/>
        </w:rPr>
        <w:t>  Главной и отличительной чертой современного общества является подмена живого человеческого общения зави</w:t>
      </w:r>
      <w:r>
        <w:rPr>
          <w:rStyle w:val="c3"/>
          <w:color w:val="000000"/>
          <w:sz w:val="28"/>
          <w:szCs w:val="28"/>
        </w:rPr>
        <w:t>симостью от компьютера.</w:t>
      </w:r>
    </w:p>
    <w:p w:rsidR="00907E47" w:rsidRDefault="00907E47" w:rsidP="0037504D">
      <w:pPr>
        <w:pStyle w:val="c1"/>
        <w:shd w:val="clear" w:color="auto" w:fill="FFFFFF"/>
        <w:spacing w:before="240" w:beforeAutospacing="0" w:after="0" w:afterAutospacing="0"/>
        <w:ind w:firstLine="72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Слайд 2</w:t>
      </w:r>
    </w:p>
    <w:p w:rsidR="00907E47" w:rsidRPr="00CE42C3" w:rsidRDefault="00907E47" w:rsidP="0037504D">
      <w:pPr>
        <w:pStyle w:val="c1"/>
        <w:shd w:val="clear" w:color="auto" w:fill="FFFFFF"/>
        <w:spacing w:before="240" w:beforeAutospacing="0" w:after="0" w:afterAutospacing="0"/>
        <w:ind w:firstLine="72"/>
        <w:jc w:val="both"/>
        <w:rPr>
          <w:color w:val="000000"/>
          <w:sz w:val="28"/>
          <w:szCs w:val="28"/>
        </w:rPr>
      </w:pPr>
      <w:r w:rsidRPr="00CE42C3">
        <w:rPr>
          <w:rStyle w:val="c3"/>
          <w:color w:val="000000"/>
          <w:sz w:val="28"/>
          <w:szCs w:val="28"/>
        </w:rPr>
        <w:t> Владение родным языком – это не только умение правильно строить предложения. Дети овладевают родным языком через речевую деятельность, через восприятие речи и говорение. Вот почему так важно создавать условия для хорошей связной речевой деятельности детей, для общения, для выражения своих мыслей.</w:t>
      </w:r>
    </w:p>
    <w:p w:rsidR="00907E47" w:rsidRPr="00CE42C3" w:rsidRDefault="00907E47" w:rsidP="00CE42C3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color w:val="000000"/>
          <w:sz w:val="28"/>
          <w:szCs w:val="28"/>
        </w:rPr>
      </w:pPr>
      <w:r w:rsidRPr="00CE42C3">
        <w:rPr>
          <w:rStyle w:val="c3"/>
          <w:color w:val="000000"/>
          <w:sz w:val="28"/>
          <w:szCs w:val="28"/>
        </w:rPr>
        <w:t>                Однако, как показывает практика, несмотря на повышенный интерес к проблеме, уровень речевого развития детей дошкольного возраста недостаточен.</w:t>
      </w:r>
      <w:r>
        <w:rPr>
          <w:rStyle w:val="c3"/>
          <w:color w:val="000000"/>
          <w:sz w:val="28"/>
          <w:szCs w:val="28"/>
        </w:rPr>
        <w:t xml:space="preserve"> </w:t>
      </w:r>
    </w:p>
    <w:p w:rsidR="00907E47" w:rsidRPr="00CE42C3" w:rsidRDefault="00907E47" w:rsidP="00CE42C3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color w:val="000000"/>
          <w:sz w:val="28"/>
          <w:szCs w:val="28"/>
        </w:rPr>
      </w:pPr>
      <w:r w:rsidRPr="00CE42C3">
        <w:rPr>
          <w:rStyle w:val="c3"/>
          <w:color w:val="000000"/>
          <w:sz w:val="28"/>
          <w:szCs w:val="28"/>
        </w:rPr>
        <w:t>                Наглядность – один из основных дидактических принципов педагогики. Действия с предметами, их зрительное восприятие – это первый этап в развитии мышления ребенка, поэтому важно использование наглядного материала на протяжении всего процесса.</w:t>
      </w:r>
    </w:p>
    <w:p w:rsidR="00907E47" w:rsidRPr="00CE42C3" w:rsidRDefault="00907E47" w:rsidP="00CE42C3">
      <w:pPr>
        <w:pStyle w:val="c1"/>
        <w:shd w:val="clear" w:color="auto" w:fill="FFFFFF"/>
        <w:spacing w:before="0" w:beforeAutospacing="0" w:after="0" w:afterAutospacing="0"/>
        <w:ind w:left="72"/>
        <w:jc w:val="both"/>
        <w:rPr>
          <w:color w:val="000000"/>
          <w:sz w:val="28"/>
          <w:szCs w:val="28"/>
        </w:rPr>
      </w:pPr>
      <w:r w:rsidRPr="00CE42C3">
        <w:rPr>
          <w:rStyle w:val="c3"/>
          <w:color w:val="000000"/>
          <w:sz w:val="28"/>
          <w:szCs w:val="28"/>
        </w:rPr>
        <w:t>                В последнее время для обучения рассказыванию детей дошкольного возраста широкое применение в педагогической пра</w:t>
      </w:r>
      <w:r>
        <w:rPr>
          <w:rStyle w:val="c3"/>
          <w:color w:val="000000"/>
          <w:sz w:val="28"/>
          <w:szCs w:val="28"/>
        </w:rPr>
        <w:t>ктике нашли приемы мнемотехники.</w:t>
      </w:r>
    </w:p>
    <w:p w:rsidR="00907E47" w:rsidRDefault="00907E47" w:rsidP="0037504D">
      <w:pPr>
        <w:spacing w:before="240" w:after="0" w:line="240" w:lineRule="auto"/>
        <w:jc w:val="both"/>
        <w:rPr>
          <w:rStyle w:val="c5"/>
          <w:rFonts w:ascii="Times New Roman" w:hAnsi="Times New Roman"/>
          <w:color w:val="000000"/>
          <w:sz w:val="28"/>
          <w:szCs w:val="28"/>
        </w:rPr>
      </w:pPr>
      <w:r>
        <w:rPr>
          <w:rStyle w:val="c5"/>
          <w:rFonts w:ascii="Times New Roman" w:hAnsi="Times New Roman"/>
          <w:color w:val="000000"/>
          <w:sz w:val="28"/>
          <w:szCs w:val="28"/>
        </w:rPr>
        <w:t xml:space="preserve"> Слайд 3</w:t>
      </w:r>
    </w:p>
    <w:p w:rsidR="00907E47" w:rsidRDefault="00907E47" w:rsidP="0037504D">
      <w:pPr>
        <w:spacing w:before="24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Style w:val="c5"/>
          <w:rFonts w:ascii="Times New Roman" w:hAnsi="Times New Roman"/>
          <w:color w:val="000000"/>
          <w:sz w:val="28"/>
          <w:szCs w:val="28"/>
        </w:rPr>
        <w:t> </w:t>
      </w:r>
      <w:r w:rsidRPr="00CE42C3">
        <w:rPr>
          <w:rFonts w:ascii="Times New Roman" w:hAnsi="Times New Roman"/>
          <w:sz w:val="28"/>
          <w:szCs w:val="28"/>
        </w:rPr>
        <w:t xml:space="preserve">С учетом отмеченных обстоятельств </w:t>
      </w:r>
      <w:r w:rsidRPr="00CE42C3">
        <w:rPr>
          <w:rFonts w:ascii="Times New Roman" w:hAnsi="Times New Roman"/>
          <w:b/>
          <w:sz w:val="28"/>
          <w:szCs w:val="28"/>
        </w:rPr>
        <w:t>темой</w:t>
      </w:r>
      <w:r w:rsidRPr="00CE42C3">
        <w:rPr>
          <w:rFonts w:ascii="Times New Roman" w:hAnsi="Times New Roman"/>
          <w:sz w:val="28"/>
          <w:szCs w:val="28"/>
        </w:rPr>
        <w:t xml:space="preserve"> нашего проекта  стало </w:t>
      </w:r>
      <w:r w:rsidRPr="0037504D">
        <w:rPr>
          <w:rFonts w:ascii="Times New Roman" w:hAnsi="Times New Roman"/>
          <w:sz w:val="28"/>
          <w:szCs w:val="28"/>
        </w:rPr>
        <w:t>использование приемов мнемотехники в развитии связной речи детей старшего дошкольного возраста с речевыми нарушениями.</w:t>
      </w:r>
    </w:p>
    <w:p w:rsidR="00907E47" w:rsidRPr="0037504D" w:rsidRDefault="00907E47" w:rsidP="0037504D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04D">
        <w:rPr>
          <w:rFonts w:ascii="Times New Roman" w:hAnsi="Times New Roman"/>
          <w:sz w:val="28"/>
          <w:szCs w:val="28"/>
        </w:rPr>
        <w:t>Слайд 4</w:t>
      </w:r>
    </w:p>
    <w:p w:rsidR="00907E47" w:rsidRPr="00CE42C3" w:rsidRDefault="00907E47" w:rsidP="0037504D">
      <w:pPr>
        <w:shd w:val="clear" w:color="auto" w:fill="FFFFFF"/>
        <w:spacing w:before="24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Цель проекта: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E42C3">
        <w:rPr>
          <w:rFonts w:ascii="Times New Roman" w:hAnsi="Times New Roman"/>
          <w:bCs/>
          <w:sz w:val="28"/>
          <w:szCs w:val="28"/>
        </w:rPr>
        <w:t xml:space="preserve">Формирование и коррекция </w:t>
      </w:r>
      <w:r w:rsidRPr="00CE42C3">
        <w:rPr>
          <w:rFonts w:ascii="Times New Roman" w:hAnsi="Times New Roman"/>
          <w:sz w:val="28"/>
          <w:szCs w:val="28"/>
        </w:rPr>
        <w:t xml:space="preserve">связной речи у детей старшего дошкольного возраста с речевыми нарушениями с использованием </w:t>
      </w:r>
      <w:r w:rsidRPr="00CE42C3">
        <w:rPr>
          <w:rFonts w:ascii="Times New Roman" w:hAnsi="Times New Roman"/>
          <w:bCs/>
          <w:sz w:val="28"/>
          <w:szCs w:val="28"/>
        </w:rPr>
        <w:t>приемов мнемотехники</w:t>
      </w:r>
      <w:r w:rsidRPr="00CE42C3">
        <w:rPr>
          <w:rFonts w:ascii="Times New Roman" w:hAnsi="Times New Roman"/>
          <w:sz w:val="28"/>
          <w:szCs w:val="28"/>
        </w:rPr>
        <w:t>.</w:t>
      </w:r>
    </w:p>
    <w:p w:rsidR="00907E47" w:rsidRPr="00CE42C3" w:rsidRDefault="00907E47" w:rsidP="00CE42C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Объект проекта</w:t>
      </w:r>
      <w:r w:rsidRPr="00CE42C3">
        <w:rPr>
          <w:rFonts w:ascii="Times New Roman" w:hAnsi="Times New Roman"/>
          <w:sz w:val="28"/>
          <w:szCs w:val="28"/>
        </w:rPr>
        <w:t xml:space="preserve"> – связная речь детей старшего дошкольного возраста с речевыми нарушениями.</w:t>
      </w:r>
    </w:p>
    <w:p w:rsidR="00907E47" w:rsidRPr="00CE42C3" w:rsidRDefault="00907E47" w:rsidP="00CE42C3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Предмет исследования</w:t>
      </w:r>
      <w:r w:rsidRPr="00CE42C3">
        <w:rPr>
          <w:rFonts w:ascii="Times New Roman" w:hAnsi="Times New Roman"/>
          <w:sz w:val="28"/>
          <w:szCs w:val="28"/>
        </w:rPr>
        <w:t xml:space="preserve"> – средства мнемотехники как эффективный способ развития связной речи.</w:t>
      </w:r>
    </w:p>
    <w:p w:rsidR="00907E47" w:rsidRDefault="00907E47" w:rsidP="0037504D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Default="00907E47" w:rsidP="0037504D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37504D" w:rsidRDefault="00907E47" w:rsidP="0037504D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04D">
        <w:rPr>
          <w:rFonts w:ascii="Times New Roman" w:hAnsi="Times New Roman"/>
          <w:sz w:val="28"/>
          <w:szCs w:val="28"/>
        </w:rPr>
        <w:t>Слайд 5</w:t>
      </w:r>
    </w:p>
    <w:p w:rsidR="00907E47" w:rsidRPr="00CE42C3" w:rsidRDefault="00907E47" w:rsidP="00B77B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Задачи проекта:</w:t>
      </w:r>
    </w:p>
    <w:p w:rsidR="00907E47" w:rsidRPr="00A10116" w:rsidRDefault="00907E47" w:rsidP="00B77B7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504D">
        <w:rPr>
          <w:rFonts w:ascii="Times New Roman" w:hAnsi="Times New Roman"/>
          <w:bCs/>
          <w:iCs/>
          <w:color w:val="000000"/>
          <w:sz w:val="28"/>
          <w:szCs w:val="28"/>
        </w:rPr>
        <w:t>Образовательные:</w:t>
      </w:r>
      <w:r w:rsidRPr="00A10116">
        <w:rPr>
          <w:rFonts w:ascii="Times New Roman" w:hAnsi="Times New Roman"/>
          <w:color w:val="000000"/>
          <w:sz w:val="28"/>
          <w:szCs w:val="28"/>
        </w:rPr>
        <w:br/>
      </w:r>
      <w:r w:rsidRPr="00A10116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A10116">
        <w:rPr>
          <w:rFonts w:ascii="Times New Roman" w:hAnsi="Times New Roman"/>
          <w:color w:val="000000"/>
          <w:sz w:val="28"/>
          <w:szCs w:val="28"/>
        </w:rPr>
        <w:t>закрепить умение детей работать с опорой на мнемотаблицу при составлении описательных рассказов, заучивании стихотворений.</w:t>
      </w:r>
      <w:r w:rsidRPr="00A10116">
        <w:rPr>
          <w:rFonts w:ascii="Times New Roman" w:hAnsi="Times New Roman"/>
          <w:color w:val="000000"/>
          <w:sz w:val="28"/>
          <w:szCs w:val="28"/>
        </w:rPr>
        <w:br/>
      </w:r>
      <w:r w:rsidRPr="0037504D">
        <w:rPr>
          <w:rFonts w:ascii="Times New Roman" w:hAnsi="Times New Roman"/>
          <w:bCs/>
          <w:iCs/>
          <w:color w:val="000000"/>
          <w:sz w:val="28"/>
          <w:szCs w:val="28"/>
        </w:rPr>
        <w:t>Развивающие:</w:t>
      </w:r>
      <w:r w:rsidRPr="00A10116">
        <w:rPr>
          <w:rFonts w:ascii="Times New Roman" w:hAnsi="Times New Roman"/>
          <w:color w:val="000000"/>
          <w:sz w:val="28"/>
          <w:szCs w:val="28"/>
        </w:rPr>
        <w:br/>
      </w:r>
      <w:r w:rsidRPr="00A10116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A10116">
        <w:rPr>
          <w:rFonts w:ascii="Times New Roman" w:hAnsi="Times New Roman"/>
          <w:color w:val="000000"/>
          <w:sz w:val="28"/>
          <w:szCs w:val="28"/>
        </w:rPr>
        <w:t>совершенствовать связную речь в ходе рассказов по темам проекта;</w:t>
      </w:r>
      <w:r w:rsidRPr="00A10116">
        <w:rPr>
          <w:rFonts w:ascii="Times New Roman" w:hAnsi="Times New Roman"/>
          <w:color w:val="000000"/>
          <w:sz w:val="28"/>
          <w:szCs w:val="28"/>
        </w:rPr>
        <w:br/>
      </w:r>
      <w:r w:rsidRPr="00A10116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A10116">
        <w:rPr>
          <w:rFonts w:ascii="Times New Roman" w:hAnsi="Times New Roman"/>
          <w:color w:val="000000"/>
          <w:sz w:val="28"/>
          <w:szCs w:val="28"/>
        </w:rPr>
        <w:t>способствовать развитию образного и логического мышления;</w:t>
      </w:r>
      <w:r w:rsidRPr="00A10116">
        <w:rPr>
          <w:rFonts w:ascii="Times New Roman" w:hAnsi="Times New Roman"/>
          <w:color w:val="000000"/>
          <w:sz w:val="28"/>
          <w:szCs w:val="28"/>
        </w:rPr>
        <w:br/>
      </w:r>
      <w:r w:rsidRPr="0037504D">
        <w:rPr>
          <w:rFonts w:ascii="Times New Roman" w:hAnsi="Times New Roman"/>
          <w:bCs/>
          <w:iCs/>
          <w:color w:val="000000"/>
          <w:sz w:val="28"/>
          <w:szCs w:val="28"/>
        </w:rPr>
        <w:t>Воспитательные:</w:t>
      </w:r>
      <w:r w:rsidRPr="00A10116">
        <w:rPr>
          <w:rFonts w:ascii="Times New Roman" w:hAnsi="Times New Roman"/>
          <w:color w:val="000000"/>
          <w:sz w:val="28"/>
          <w:szCs w:val="28"/>
        </w:rPr>
        <w:br/>
      </w:r>
      <w:bookmarkStart w:id="0" w:name="_GoBack"/>
      <w:r w:rsidRPr="00A10116">
        <w:rPr>
          <w:rFonts w:ascii="Times New Roman" w:hAnsi="Times New Roman"/>
          <w:color w:val="000000"/>
          <w:sz w:val="28"/>
          <w:szCs w:val="28"/>
        </w:rPr>
        <w:sym w:font="Symbol" w:char="F0B7"/>
      </w:r>
      <w:r w:rsidRPr="00A10116">
        <w:rPr>
          <w:rFonts w:ascii="Times New Roman" w:hAnsi="Times New Roman"/>
          <w:color w:val="000000"/>
          <w:sz w:val="28"/>
          <w:szCs w:val="28"/>
        </w:rPr>
        <w:t>воспитывать бережное отношение к окружающему миру.</w:t>
      </w:r>
    </w:p>
    <w:p w:rsidR="00907E47" w:rsidRPr="00CE42C3" w:rsidRDefault="00907E47" w:rsidP="00B77B7E">
      <w:pPr>
        <w:tabs>
          <w:tab w:val="left" w:pos="252"/>
        </w:tabs>
        <w:spacing w:line="240" w:lineRule="auto"/>
        <w:ind w:left="72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b/>
          <w:color w:val="000000"/>
          <w:sz w:val="28"/>
          <w:szCs w:val="28"/>
        </w:rPr>
        <w:t>Актуальность</w:t>
      </w:r>
      <w:r w:rsidRPr="00CE42C3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0"/>
      <w:r w:rsidRPr="00CE42C3">
        <w:rPr>
          <w:rFonts w:ascii="Times New Roman" w:hAnsi="Times New Roman"/>
          <w:color w:val="000000"/>
          <w:sz w:val="28"/>
          <w:szCs w:val="28"/>
        </w:rPr>
        <w:t>данного проекта определяется той ролью, которую играет мнемотехника в развитии связной речи детей старшего дошкольного возраста, так как связная речь является основным показателем умственного развития дошкольника, средством общения со сверстниками и взрослыми, необходимым условием успешного обучения в школе.</w:t>
      </w:r>
    </w:p>
    <w:p w:rsidR="00907E47" w:rsidRPr="0037504D" w:rsidRDefault="00907E47" w:rsidP="0037504D">
      <w:pPr>
        <w:tabs>
          <w:tab w:val="left" w:pos="252"/>
        </w:tabs>
        <w:spacing w:before="240" w:line="240" w:lineRule="auto"/>
        <w:ind w:left="72"/>
        <w:jc w:val="both"/>
        <w:rPr>
          <w:rFonts w:ascii="Times New Roman" w:hAnsi="Times New Roman"/>
          <w:color w:val="000000"/>
          <w:sz w:val="28"/>
          <w:szCs w:val="28"/>
        </w:rPr>
      </w:pPr>
      <w:r w:rsidRPr="0037504D">
        <w:rPr>
          <w:rFonts w:ascii="Times New Roman" w:hAnsi="Times New Roman"/>
          <w:color w:val="000000"/>
          <w:sz w:val="28"/>
          <w:szCs w:val="28"/>
        </w:rPr>
        <w:t>Слайд 6</w:t>
      </w:r>
    </w:p>
    <w:p w:rsidR="00907E47" w:rsidRDefault="00907E47" w:rsidP="00CE42C3">
      <w:pPr>
        <w:shd w:val="clear" w:color="auto" w:fill="FFFFFF"/>
        <w:tabs>
          <w:tab w:val="left" w:pos="262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b/>
          <w:bCs/>
          <w:color w:val="000000"/>
          <w:sz w:val="28"/>
          <w:szCs w:val="28"/>
        </w:rPr>
        <w:t xml:space="preserve">Новизна </w:t>
      </w:r>
      <w:r w:rsidRPr="00CE42C3">
        <w:rPr>
          <w:rFonts w:ascii="Times New Roman" w:hAnsi="Times New Roman"/>
          <w:color w:val="000000"/>
          <w:sz w:val="28"/>
          <w:szCs w:val="28"/>
        </w:rPr>
        <w:t>проекта заключатся в обосновании педагогической методики и поиске педагогических условий развития речи и мышления детей старшего дошкольного возраста средствами мнемотехники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07E47" w:rsidRPr="00CE42C3" w:rsidRDefault="00907E47" w:rsidP="00895742">
      <w:pPr>
        <w:shd w:val="clear" w:color="auto" w:fill="FFFFFF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 xml:space="preserve">Для реализации поставленной цели  и решения задач проекта нами использовался комплекс </w:t>
      </w:r>
      <w:r w:rsidRPr="00CE42C3">
        <w:rPr>
          <w:rFonts w:ascii="Times New Roman" w:hAnsi="Times New Roman"/>
          <w:b/>
          <w:sz w:val="28"/>
          <w:szCs w:val="28"/>
        </w:rPr>
        <w:t>методов:</w:t>
      </w:r>
    </w:p>
    <w:p w:rsidR="00907E47" w:rsidRPr="00F1103B" w:rsidRDefault="00907E47" w:rsidP="00895742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 xml:space="preserve">Теоретический анализ педагогической литературы по </w:t>
      </w:r>
      <w:r w:rsidRPr="00F1103B">
        <w:rPr>
          <w:rFonts w:ascii="Times New Roman" w:hAnsi="Times New Roman"/>
          <w:sz w:val="28"/>
          <w:szCs w:val="28"/>
        </w:rPr>
        <w:t xml:space="preserve">данной проблеме. </w:t>
      </w:r>
    </w:p>
    <w:p w:rsidR="00907E47" w:rsidRPr="00CE42C3" w:rsidRDefault="00907E47" w:rsidP="00895742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Анализ детских произведений, отбор их для занятий по развитию связной речи.</w:t>
      </w:r>
    </w:p>
    <w:p w:rsidR="00907E47" w:rsidRPr="00CE42C3" w:rsidRDefault="00907E47" w:rsidP="00895742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Наблюдение.</w:t>
      </w:r>
    </w:p>
    <w:p w:rsidR="00907E47" w:rsidRPr="00CE42C3" w:rsidRDefault="00907E47" w:rsidP="00895742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Педагогический эксперимент</w:t>
      </w:r>
      <w:r w:rsidRPr="00CE42C3">
        <w:rPr>
          <w:rFonts w:ascii="Times New Roman" w:hAnsi="Times New Roman"/>
          <w:b/>
          <w:sz w:val="28"/>
          <w:szCs w:val="28"/>
        </w:rPr>
        <w:t>.</w:t>
      </w:r>
    </w:p>
    <w:p w:rsidR="00907E47" w:rsidRPr="00CE42C3" w:rsidRDefault="00907E47" w:rsidP="00895742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Обработка количественных и качественных данных по развитию связной речи.</w:t>
      </w:r>
    </w:p>
    <w:p w:rsidR="00907E47" w:rsidRPr="00CE42C3" w:rsidRDefault="00907E47" w:rsidP="00CE42C3">
      <w:pPr>
        <w:shd w:val="clear" w:color="auto" w:fill="FFFFFF"/>
        <w:tabs>
          <w:tab w:val="left" w:pos="26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7</w:t>
      </w:r>
    </w:p>
    <w:p w:rsidR="00907E47" w:rsidRPr="00CE42C3" w:rsidRDefault="00907E47" w:rsidP="00CE42C3">
      <w:pPr>
        <w:pStyle w:val="NoSpacing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Продукты проекта:</w:t>
      </w:r>
    </w:p>
    <w:p w:rsidR="00907E47" w:rsidRPr="00CE42C3" w:rsidRDefault="00907E47" w:rsidP="00CE42C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детей:</w:t>
      </w:r>
    </w:p>
    <w:p w:rsidR="00907E47" w:rsidRPr="00CE42C3" w:rsidRDefault="00907E47" w:rsidP="00CE42C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CE42C3">
        <w:rPr>
          <w:color w:val="111111"/>
          <w:sz w:val="28"/>
          <w:szCs w:val="28"/>
        </w:rPr>
        <w:t>картотека </w:t>
      </w:r>
      <w:r w:rsidRPr="00CE42C3">
        <w:rPr>
          <w:rStyle w:val="Strong"/>
          <w:b w:val="0"/>
          <w:color w:val="111111"/>
          <w:sz w:val="28"/>
          <w:szCs w:val="28"/>
          <w:bdr w:val="none" w:sz="0" w:space="0" w:color="auto" w:frame="1"/>
        </w:rPr>
        <w:t>мнемотаблиц по сказкам</w:t>
      </w:r>
      <w:r w:rsidRPr="00CE42C3">
        <w:rPr>
          <w:color w:val="111111"/>
          <w:sz w:val="28"/>
          <w:szCs w:val="28"/>
        </w:rPr>
        <w:t>, стихотворениям.</w:t>
      </w:r>
    </w:p>
    <w:p w:rsidR="00907E47" w:rsidRPr="00CE42C3" w:rsidRDefault="00907E47" w:rsidP="00CE42C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CE42C3">
        <w:rPr>
          <w:rStyle w:val="Strong"/>
          <w:b w:val="0"/>
          <w:color w:val="111111"/>
          <w:sz w:val="28"/>
          <w:szCs w:val="28"/>
          <w:bdr w:val="none" w:sz="0" w:space="0" w:color="auto" w:frame="1"/>
        </w:rPr>
        <w:t>мнемоквадраты</w:t>
      </w:r>
    </w:p>
    <w:p w:rsidR="00907E47" w:rsidRPr="00CE42C3" w:rsidRDefault="00907E47" w:rsidP="00CE42C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CE42C3">
        <w:rPr>
          <w:rStyle w:val="Strong"/>
          <w:b w:val="0"/>
          <w:color w:val="111111"/>
          <w:sz w:val="28"/>
          <w:szCs w:val="28"/>
          <w:bdr w:val="none" w:sz="0" w:space="0" w:color="auto" w:frame="1"/>
        </w:rPr>
        <w:t>мнемопоговорки</w:t>
      </w:r>
      <w:r w:rsidRPr="00CE42C3">
        <w:rPr>
          <w:color w:val="111111"/>
          <w:sz w:val="28"/>
          <w:szCs w:val="28"/>
        </w:rPr>
        <w:t xml:space="preserve">, </w:t>
      </w:r>
      <w:r w:rsidRPr="00CE42C3">
        <w:rPr>
          <w:rStyle w:val="Strong"/>
          <w:b w:val="0"/>
          <w:color w:val="111111"/>
          <w:sz w:val="28"/>
          <w:szCs w:val="28"/>
          <w:bdr w:val="none" w:sz="0" w:space="0" w:color="auto" w:frame="1"/>
        </w:rPr>
        <w:t>мнемозагадки</w:t>
      </w:r>
      <w:r w:rsidRPr="00CE42C3">
        <w:rPr>
          <w:color w:val="111111"/>
          <w:sz w:val="28"/>
          <w:szCs w:val="28"/>
        </w:rPr>
        <w:t>.</w:t>
      </w:r>
    </w:p>
    <w:p w:rsidR="00907E47" w:rsidRPr="00CE42C3" w:rsidRDefault="00907E47" w:rsidP="00CE42C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педагогов:</w:t>
      </w:r>
    </w:p>
    <w:p w:rsidR="00907E47" w:rsidRPr="00CE42C3" w:rsidRDefault="00907E47" w:rsidP="00CE42C3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bCs/>
          <w:sz w:val="28"/>
          <w:szCs w:val="28"/>
        </w:rPr>
      </w:pPr>
      <w:r w:rsidRPr="00CE42C3">
        <w:rPr>
          <w:rFonts w:ascii="Times New Roman" w:hAnsi="Times New Roman"/>
          <w:bCs/>
          <w:sz w:val="28"/>
          <w:szCs w:val="28"/>
        </w:rPr>
        <w:t>пополнение картотеки наглядным материалом;</w:t>
      </w:r>
    </w:p>
    <w:p w:rsidR="00907E47" w:rsidRPr="00CE42C3" w:rsidRDefault="00907E47" w:rsidP="00CE42C3">
      <w:pPr>
        <w:pStyle w:val="NoSpacing"/>
        <w:numPr>
          <w:ilvl w:val="0"/>
          <w:numId w:val="9"/>
        </w:numPr>
        <w:jc w:val="both"/>
        <w:rPr>
          <w:rFonts w:ascii="Times New Roman" w:hAnsi="Times New Roman"/>
          <w:bCs/>
          <w:sz w:val="28"/>
          <w:szCs w:val="28"/>
        </w:rPr>
      </w:pPr>
      <w:r w:rsidRPr="00CE42C3">
        <w:rPr>
          <w:rFonts w:ascii="Times New Roman" w:hAnsi="Times New Roman"/>
          <w:bCs/>
          <w:sz w:val="28"/>
          <w:szCs w:val="28"/>
        </w:rPr>
        <w:t>пополнение картотеки стихов;</w:t>
      </w:r>
    </w:p>
    <w:p w:rsidR="00907E47" w:rsidRPr="00CE42C3" w:rsidRDefault="00907E47" w:rsidP="00CE42C3">
      <w:pPr>
        <w:pStyle w:val="NormalWeb"/>
        <w:numPr>
          <w:ilvl w:val="0"/>
          <w:numId w:val="9"/>
        </w:numPr>
        <w:shd w:val="clear" w:color="auto" w:fill="FFFFFF"/>
        <w:tabs>
          <w:tab w:val="left" w:pos="252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42C3">
        <w:rPr>
          <w:sz w:val="28"/>
          <w:szCs w:val="28"/>
        </w:rPr>
        <w:t>пополнение картотеки мнемосхем к стихам, потешкам, сказкам, рассказам;</w:t>
      </w:r>
    </w:p>
    <w:p w:rsidR="00907E47" w:rsidRPr="00CE42C3" w:rsidRDefault="00907E47" w:rsidP="00C145CD">
      <w:pPr>
        <w:pStyle w:val="NormalWeb"/>
        <w:numPr>
          <w:ilvl w:val="0"/>
          <w:numId w:val="9"/>
        </w:numPr>
        <w:shd w:val="clear" w:color="auto" w:fill="FFFFFF"/>
        <w:tabs>
          <w:tab w:val="left" w:pos="252"/>
        </w:tabs>
        <w:spacing w:before="0" w:beforeAutospacing="0" w:after="0" w:afterAutospacing="0"/>
        <w:ind w:left="-180" w:hanging="180"/>
        <w:rPr>
          <w:sz w:val="28"/>
          <w:szCs w:val="28"/>
        </w:rPr>
      </w:pPr>
      <w:r w:rsidRPr="00CE42C3">
        <w:rPr>
          <w:color w:val="111111"/>
          <w:sz w:val="28"/>
          <w:szCs w:val="28"/>
        </w:rPr>
        <w:t xml:space="preserve"> Презентация </w:t>
      </w:r>
      <w:r w:rsidRPr="00CE42C3">
        <w:rPr>
          <w:rStyle w:val="Strong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Pr="00CE42C3">
        <w:rPr>
          <w:color w:val="111111"/>
          <w:sz w:val="28"/>
          <w:szCs w:val="28"/>
        </w:rPr>
        <w:t>:</w:t>
      </w:r>
      <w:r>
        <w:rPr>
          <w:color w:val="111111"/>
          <w:sz w:val="28"/>
          <w:szCs w:val="28"/>
        </w:rPr>
        <w:t xml:space="preserve"> </w:t>
      </w:r>
      <w:r w:rsidRPr="00F3072D">
        <w:rPr>
          <w:bCs/>
          <w:iCs/>
          <w:color w:val="000000"/>
          <w:sz w:val="28"/>
          <w:szCs w:val="28"/>
        </w:rPr>
        <w:t>«Использование приёмов мнемотехники в развитии связной речи детей старшего дошкольного возраста с речевыми нарушениями»</w:t>
      </w:r>
      <w:r w:rsidRPr="00CE42C3">
        <w:rPr>
          <w:bCs/>
          <w:color w:val="000000"/>
          <w:sz w:val="28"/>
          <w:szCs w:val="28"/>
        </w:rPr>
        <w:t>;</w:t>
      </w:r>
    </w:p>
    <w:p w:rsidR="00907E47" w:rsidRPr="00CE42C3" w:rsidRDefault="00907E47" w:rsidP="00C145CD">
      <w:pPr>
        <w:pStyle w:val="NormalWeb"/>
        <w:numPr>
          <w:ilvl w:val="0"/>
          <w:numId w:val="9"/>
        </w:numPr>
        <w:shd w:val="clear" w:color="auto" w:fill="FFFFFF"/>
        <w:tabs>
          <w:tab w:val="left" w:pos="252"/>
        </w:tabs>
        <w:spacing w:before="0" w:beforeAutospacing="0" w:after="0" w:afterAutospacing="0"/>
        <w:ind w:left="-180" w:hanging="180"/>
        <w:rPr>
          <w:sz w:val="28"/>
          <w:szCs w:val="28"/>
        </w:rPr>
      </w:pPr>
      <w:r w:rsidRPr="00CE42C3">
        <w:rPr>
          <w:sz w:val="28"/>
          <w:szCs w:val="28"/>
        </w:rPr>
        <w:t xml:space="preserve">Мастер-класс для педагогов «Мнемотехника как современная технология </w:t>
      </w:r>
      <w:r>
        <w:rPr>
          <w:sz w:val="28"/>
          <w:szCs w:val="28"/>
        </w:rPr>
        <w:t xml:space="preserve"> </w:t>
      </w:r>
      <w:r w:rsidRPr="00CE42C3">
        <w:rPr>
          <w:sz w:val="28"/>
          <w:szCs w:val="28"/>
        </w:rPr>
        <w:t>речевого развития детей дошкольного возраста с речевыми нарушениями»</w:t>
      </w:r>
    </w:p>
    <w:p w:rsidR="00907E47" w:rsidRPr="00CE42C3" w:rsidRDefault="00907E47" w:rsidP="00C145CD">
      <w:pPr>
        <w:pStyle w:val="NoSpacing"/>
        <w:ind w:left="-180" w:hanging="180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родителей:</w:t>
      </w:r>
    </w:p>
    <w:p w:rsidR="00907E47" w:rsidRPr="00CE42C3" w:rsidRDefault="00907E47" w:rsidP="00C145CD">
      <w:pPr>
        <w:pStyle w:val="NoSpacing"/>
        <w:numPr>
          <w:ilvl w:val="0"/>
          <w:numId w:val="9"/>
        </w:numPr>
        <w:ind w:left="-180" w:hanging="180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совместные работы родителей по изучению стихов по мнемосхемам;</w:t>
      </w:r>
    </w:p>
    <w:p w:rsidR="00907E47" w:rsidRDefault="00907E47" w:rsidP="00C145CD">
      <w:pPr>
        <w:pStyle w:val="NoSpacing"/>
        <w:numPr>
          <w:ilvl w:val="0"/>
          <w:numId w:val="9"/>
        </w:numPr>
        <w:ind w:left="-180" w:hanging="180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семинар-практикум для родителей на тему «Использование методики мнемотехники для развития речи у дошко</w:t>
      </w:r>
      <w:r>
        <w:rPr>
          <w:rFonts w:ascii="Times New Roman" w:hAnsi="Times New Roman"/>
          <w:sz w:val="28"/>
          <w:szCs w:val="28"/>
        </w:rPr>
        <w:t>льников с речевыми нарушениями».</w:t>
      </w:r>
    </w:p>
    <w:p w:rsidR="00907E47" w:rsidRPr="00CE42C3" w:rsidRDefault="00907E47" w:rsidP="00CE42C3">
      <w:pPr>
        <w:pStyle w:val="NoSpacing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Ожидаемые результаты:</w:t>
      </w:r>
    </w:p>
    <w:p w:rsidR="00907E47" w:rsidRPr="00CE42C3" w:rsidRDefault="00907E47" w:rsidP="00CE42C3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детей:</w:t>
      </w:r>
    </w:p>
    <w:p w:rsidR="00907E47" w:rsidRPr="00CE42C3" w:rsidRDefault="00907E47" w:rsidP="00CE42C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появится умение </w:t>
      </w:r>
      <w:r w:rsidRPr="00CE42C3">
        <w:rPr>
          <w:rFonts w:ascii="Times New Roman" w:hAnsi="Times New Roman"/>
          <w:sz w:val="28"/>
          <w:szCs w:val="28"/>
        </w:rPr>
        <w:t xml:space="preserve"> работать с опорой на мнемотаблицу при составлении описательных рассказов, заучивании стихотворений;</w:t>
      </w:r>
    </w:p>
    <w:p w:rsidR="00907E47" w:rsidRPr="00CE42C3" w:rsidRDefault="00907E47" w:rsidP="00CE42C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обогащение словарного запаса детей;</w:t>
      </w:r>
    </w:p>
    <w:p w:rsidR="00907E47" w:rsidRPr="00CE42C3" w:rsidRDefault="00907E47" w:rsidP="00CE42C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развитие мышления и связной речи;</w:t>
      </w:r>
    </w:p>
    <w:p w:rsidR="00907E47" w:rsidRPr="00CE42C3" w:rsidRDefault="00907E47" w:rsidP="00CE42C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умение осуществлять поиск информации, иллюстраций,</w:t>
      </w:r>
      <w:r>
        <w:rPr>
          <w:rFonts w:ascii="Times New Roman" w:hAnsi="Times New Roman"/>
          <w:sz w:val="28"/>
          <w:szCs w:val="28"/>
        </w:rPr>
        <w:t xml:space="preserve"> материалов</w:t>
      </w:r>
      <w:r w:rsidRPr="00CE42C3">
        <w:rPr>
          <w:rFonts w:ascii="Times New Roman" w:hAnsi="Times New Roman"/>
          <w:sz w:val="28"/>
          <w:szCs w:val="28"/>
        </w:rPr>
        <w:t>.</w:t>
      </w:r>
    </w:p>
    <w:p w:rsidR="00907E47" w:rsidRPr="00CE42C3" w:rsidRDefault="00907E47" w:rsidP="00CE42C3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педагога:</w:t>
      </w:r>
    </w:p>
    <w:p w:rsidR="00907E47" w:rsidRPr="00CE42C3" w:rsidRDefault="00907E47" w:rsidP="00C25D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повыситс</w:t>
      </w:r>
      <w:r>
        <w:rPr>
          <w:rFonts w:ascii="Times New Roman" w:hAnsi="Times New Roman"/>
          <w:sz w:val="28"/>
          <w:szCs w:val="28"/>
        </w:rPr>
        <w:t>я</w:t>
      </w:r>
    </w:p>
    <w:p w:rsidR="00907E47" w:rsidRPr="00CE42C3" w:rsidRDefault="00907E47" w:rsidP="00CE42C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я уровень педагогической компе</w:t>
      </w:r>
      <w:r>
        <w:rPr>
          <w:rFonts w:ascii="Times New Roman" w:hAnsi="Times New Roman"/>
          <w:sz w:val="28"/>
          <w:szCs w:val="28"/>
        </w:rPr>
        <w:t>тентности</w:t>
      </w:r>
      <w:r w:rsidRPr="00CE42C3">
        <w:rPr>
          <w:rFonts w:ascii="Times New Roman" w:hAnsi="Times New Roman"/>
          <w:sz w:val="28"/>
          <w:szCs w:val="28"/>
        </w:rPr>
        <w:t>;</w:t>
      </w:r>
    </w:p>
    <w:p w:rsidR="00907E47" w:rsidRPr="00CE42C3" w:rsidRDefault="00907E47" w:rsidP="00CE42C3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систематизация и повышение качества работы по развитию познавательных способностей и развитию речи.</w:t>
      </w:r>
    </w:p>
    <w:p w:rsidR="00907E47" w:rsidRPr="00CE42C3" w:rsidRDefault="00907E47" w:rsidP="00CE42C3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родителей:</w:t>
      </w:r>
    </w:p>
    <w:p w:rsidR="00907E47" w:rsidRDefault="00907E47" w:rsidP="00C25D49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bCs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повысится интерес к совместной деятельности по разв</w:t>
      </w:r>
      <w:r>
        <w:rPr>
          <w:rFonts w:ascii="Times New Roman" w:hAnsi="Times New Roman"/>
          <w:sz w:val="28"/>
          <w:szCs w:val="28"/>
        </w:rPr>
        <w:t>итию речевых способностей детей.</w:t>
      </w:r>
      <w:r w:rsidRPr="00CE42C3">
        <w:rPr>
          <w:rFonts w:ascii="Times New Roman" w:hAnsi="Times New Roman"/>
          <w:bCs/>
          <w:sz w:val="28"/>
          <w:szCs w:val="28"/>
        </w:rPr>
        <w:t xml:space="preserve"> </w:t>
      </w:r>
    </w:p>
    <w:p w:rsidR="00907E47" w:rsidRDefault="00907E47" w:rsidP="0037504D">
      <w:pPr>
        <w:pStyle w:val="NoSpacing"/>
        <w:spacing w:before="2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Слайд 8</w:t>
      </w:r>
    </w:p>
    <w:p w:rsidR="00907E47" w:rsidRPr="00CE42C3" w:rsidRDefault="00907E47" w:rsidP="0037504D">
      <w:pPr>
        <w:pStyle w:val="NoSpacing"/>
        <w:spacing w:before="240"/>
        <w:jc w:val="both"/>
        <w:rPr>
          <w:rFonts w:ascii="Times New Roman" w:hAnsi="Times New Roman"/>
          <w:bCs/>
          <w:sz w:val="28"/>
          <w:szCs w:val="28"/>
        </w:rPr>
      </w:pPr>
      <w:r w:rsidRPr="00CE42C3">
        <w:rPr>
          <w:rFonts w:ascii="Times New Roman" w:hAnsi="Times New Roman"/>
          <w:bCs/>
          <w:sz w:val="28"/>
          <w:szCs w:val="28"/>
        </w:rPr>
        <w:t>Для достижения поставленной цели и</w:t>
      </w:r>
      <w:r>
        <w:rPr>
          <w:rFonts w:ascii="Times New Roman" w:hAnsi="Times New Roman"/>
          <w:bCs/>
          <w:sz w:val="28"/>
          <w:szCs w:val="28"/>
        </w:rPr>
        <w:t xml:space="preserve"> решения задач в ходе реал</w:t>
      </w:r>
      <w:r w:rsidRPr="00CE42C3">
        <w:rPr>
          <w:rFonts w:ascii="Times New Roman" w:hAnsi="Times New Roman"/>
          <w:bCs/>
          <w:sz w:val="28"/>
          <w:szCs w:val="28"/>
        </w:rPr>
        <w:t>изаци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CE42C3">
        <w:rPr>
          <w:rFonts w:ascii="Times New Roman" w:hAnsi="Times New Roman"/>
          <w:bCs/>
          <w:sz w:val="28"/>
          <w:szCs w:val="28"/>
        </w:rPr>
        <w:t xml:space="preserve"> проекта нами выделены несколько</w:t>
      </w:r>
      <w:r w:rsidRPr="00BA497D">
        <w:rPr>
          <w:rFonts w:ascii="Times New Roman" w:hAnsi="Times New Roman"/>
          <w:b/>
          <w:bCs/>
          <w:sz w:val="28"/>
          <w:szCs w:val="28"/>
        </w:rPr>
        <w:t xml:space="preserve"> этапов</w:t>
      </w:r>
      <w:r w:rsidRPr="00CE42C3">
        <w:rPr>
          <w:rFonts w:ascii="Times New Roman" w:hAnsi="Times New Roman"/>
          <w:bCs/>
          <w:sz w:val="28"/>
          <w:szCs w:val="28"/>
        </w:rPr>
        <w:t xml:space="preserve"> в работе:</w:t>
      </w:r>
    </w:p>
    <w:p w:rsidR="00907E47" w:rsidRPr="00CE42C3" w:rsidRDefault="00907E47" w:rsidP="00BA497D">
      <w:pPr>
        <w:spacing w:before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Подготовительный этап </w:t>
      </w:r>
      <w:r w:rsidRPr="00CE42C3">
        <w:rPr>
          <w:rFonts w:ascii="Times New Roman" w:hAnsi="Times New Roman"/>
          <w:color w:val="000000"/>
          <w:sz w:val="28"/>
          <w:szCs w:val="28"/>
        </w:rPr>
        <w:t xml:space="preserve">(с 1 сентября 2024 года по 15 сентября 2024 года); </w:t>
      </w: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Экспериментально-практический этап </w:t>
      </w:r>
      <w:r w:rsidRPr="00CE42C3">
        <w:rPr>
          <w:rFonts w:ascii="Times New Roman" w:hAnsi="Times New Roman"/>
          <w:color w:val="000000"/>
          <w:sz w:val="28"/>
          <w:szCs w:val="28"/>
        </w:rPr>
        <w:t xml:space="preserve">(с 15 сентября 2024 года по 15 мая 2025 год); </w:t>
      </w: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Заключительный этап </w:t>
      </w:r>
      <w:r w:rsidRPr="00CE42C3">
        <w:rPr>
          <w:rFonts w:ascii="Times New Roman" w:hAnsi="Times New Roman"/>
          <w:color w:val="000000"/>
          <w:sz w:val="28"/>
          <w:szCs w:val="28"/>
        </w:rPr>
        <w:t>(с 15 мая 2025 года по 30 мая 2025 года).</w:t>
      </w:r>
    </w:p>
    <w:p w:rsidR="00907E47" w:rsidRDefault="00907E47" w:rsidP="00CE42C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Слайд 9</w:t>
      </w: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 xml:space="preserve">В ходе </w:t>
      </w:r>
      <w:r w:rsidRPr="00CE42C3">
        <w:rPr>
          <w:rFonts w:ascii="Times New Roman" w:hAnsi="Times New Roman"/>
          <w:b/>
          <w:color w:val="000000"/>
          <w:sz w:val="28"/>
          <w:szCs w:val="28"/>
        </w:rPr>
        <w:t>подготовительного этапа</w:t>
      </w:r>
      <w:r w:rsidRPr="00CE42C3">
        <w:rPr>
          <w:rFonts w:ascii="Times New Roman" w:hAnsi="Times New Roman"/>
          <w:color w:val="000000"/>
          <w:sz w:val="28"/>
          <w:szCs w:val="28"/>
        </w:rPr>
        <w:t xml:space="preserve"> нами проведён:</w:t>
      </w:r>
    </w:p>
    <w:p w:rsidR="00907E47" w:rsidRPr="00CE42C3" w:rsidRDefault="00907E47" w:rsidP="00CE42C3">
      <w:pPr>
        <w:pStyle w:val="ListParagraph"/>
        <w:numPr>
          <w:ilvl w:val="0"/>
          <w:numId w:val="15"/>
        </w:numPr>
        <w:jc w:val="both"/>
        <w:rPr>
          <w:sz w:val="28"/>
          <w:szCs w:val="28"/>
        </w:rPr>
      </w:pPr>
      <w:r w:rsidRPr="00CE42C3">
        <w:rPr>
          <w:color w:val="000000"/>
          <w:sz w:val="28"/>
          <w:szCs w:val="28"/>
        </w:rPr>
        <w:t>теоретический анализ литературы по проблеме формирования связной речи у дошкольников;</w:t>
      </w:r>
    </w:p>
    <w:p w:rsidR="00907E47" w:rsidRPr="00CE42C3" w:rsidRDefault="00907E47" w:rsidP="00CE42C3">
      <w:pPr>
        <w:pStyle w:val="ListParagraph"/>
        <w:numPr>
          <w:ilvl w:val="0"/>
          <w:numId w:val="15"/>
        </w:numPr>
        <w:jc w:val="both"/>
        <w:rPr>
          <w:sz w:val="28"/>
          <w:szCs w:val="28"/>
        </w:rPr>
      </w:pPr>
      <w:r w:rsidRPr="00CE42C3">
        <w:rPr>
          <w:color w:val="000000"/>
          <w:sz w:val="28"/>
          <w:szCs w:val="28"/>
        </w:rPr>
        <w:t xml:space="preserve"> определены критерии и уровни развития связной речи детей старшего дошкольного возрастаю;</w:t>
      </w:r>
    </w:p>
    <w:p w:rsidR="00907E47" w:rsidRPr="00CE42C3" w:rsidRDefault="00907E47" w:rsidP="00BA497D">
      <w:pPr>
        <w:pStyle w:val="ListParagraph"/>
        <w:numPr>
          <w:ilvl w:val="0"/>
          <w:numId w:val="15"/>
        </w:numPr>
        <w:spacing w:before="240"/>
        <w:jc w:val="both"/>
        <w:rPr>
          <w:sz w:val="28"/>
          <w:szCs w:val="28"/>
        </w:rPr>
      </w:pPr>
      <w:r w:rsidRPr="00CE42C3">
        <w:rPr>
          <w:color w:val="000000"/>
          <w:sz w:val="28"/>
          <w:szCs w:val="28"/>
        </w:rPr>
        <w:t xml:space="preserve"> изучены методические разработки по использованию метода мнемотехники</w:t>
      </w:r>
      <w:r>
        <w:rPr>
          <w:color w:val="000000"/>
          <w:sz w:val="28"/>
          <w:szCs w:val="28"/>
        </w:rPr>
        <w:t>.</w:t>
      </w:r>
    </w:p>
    <w:p w:rsidR="00907E47" w:rsidRDefault="00907E47" w:rsidP="00BA497D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10</w:t>
      </w:r>
    </w:p>
    <w:p w:rsidR="00907E47" w:rsidRDefault="00907E47" w:rsidP="00BA497D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Для выявления начального уровня связной речи дет</w:t>
      </w:r>
      <w:r>
        <w:rPr>
          <w:rFonts w:ascii="Times New Roman" w:hAnsi="Times New Roman"/>
          <w:sz w:val="28"/>
          <w:szCs w:val="28"/>
        </w:rPr>
        <w:t xml:space="preserve">ей старшего дошкольного возраста </w:t>
      </w:r>
      <w:r w:rsidRPr="00CE42C3">
        <w:rPr>
          <w:rFonts w:ascii="Times New Roman" w:hAnsi="Times New Roman"/>
          <w:sz w:val="28"/>
          <w:szCs w:val="28"/>
        </w:rPr>
        <w:t xml:space="preserve">была проведена </w:t>
      </w:r>
      <w:r>
        <w:rPr>
          <w:rFonts w:ascii="Times New Roman" w:hAnsi="Times New Roman"/>
          <w:sz w:val="28"/>
          <w:szCs w:val="28"/>
        </w:rPr>
        <w:t xml:space="preserve">первичная </w:t>
      </w:r>
      <w:r w:rsidRPr="00CE42C3">
        <w:rPr>
          <w:rFonts w:ascii="Times New Roman" w:hAnsi="Times New Roman"/>
          <w:sz w:val="28"/>
          <w:szCs w:val="28"/>
        </w:rPr>
        <w:t>диагностика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E42C3">
        <w:rPr>
          <w:rFonts w:ascii="Times New Roman" w:hAnsi="Times New Roman"/>
          <w:sz w:val="28"/>
          <w:szCs w:val="28"/>
        </w:rPr>
        <w:t>Результаты представлены в таблице 1.</w:t>
      </w:r>
    </w:p>
    <w:p w:rsidR="00907E47" w:rsidRDefault="00907E47" w:rsidP="00A26412">
      <w:pPr>
        <w:spacing w:before="24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Талица 1.</w:t>
      </w:r>
    </w:p>
    <w:p w:rsidR="00907E47" w:rsidRPr="00A26412" w:rsidRDefault="00907E47" w:rsidP="00A26412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26412">
        <w:rPr>
          <w:rFonts w:ascii="Times New Roman" w:hAnsi="Times New Roman"/>
          <w:bCs/>
          <w:color w:val="000000"/>
          <w:sz w:val="28"/>
          <w:szCs w:val="28"/>
        </w:rPr>
        <w:t>Сводная таблица уровня развития связной речи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985"/>
        <w:gridCol w:w="1417"/>
        <w:gridCol w:w="1418"/>
        <w:gridCol w:w="1275"/>
        <w:gridCol w:w="1701"/>
        <w:gridCol w:w="1418"/>
      </w:tblGrid>
      <w:tr w:rsidR="00907E47" w:rsidRPr="00F3072D" w:rsidTr="002F01C1">
        <w:trPr>
          <w:cantSplit/>
          <w:trHeight w:val="1407"/>
        </w:trPr>
        <w:tc>
          <w:tcPr>
            <w:tcW w:w="709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</w:t>
            </w:r>
          </w:p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/</w:t>
            </w: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Фамилия,</w:t>
            </w:r>
          </w:p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имя ребенка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Понимание текста</w: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Структурирование текста</w: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Лексика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Грамматика</w: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Плавность речи</w:t>
            </w:r>
          </w:p>
        </w:tc>
      </w:tr>
      <w:tr w:rsidR="00907E47" w:rsidRPr="00F3072D" w:rsidTr="002F01C1">
        <w:trPr>
          <w:trHeight w:val="461"/>
        </w:trPr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tabs>
                <w:tab w:val="center" w:pos="7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Дастан  Т.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60" o:spid="_x0000_s1026" style="position:absolute;margin-left:3.85pt;margin-top:3.4pt;width:18.05pt;height:18pt;z-index:25162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" fillcolor="red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9" o:spid="_x0000_s1027" style="position:absolute;margin-left:12.6pt;margin-top:2.95pt;width:18.05pt;height:18pt;z-index:251609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4qMSgIAAE4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" fillcolor="red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8" o:spid="_x0000_s1028" style="position:absolute;margin-left:12.85pt;margin-top:3.4pt;width:18.05pt;height:18pt;z-index:251608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hLTSQIAAE4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" fillcolor="red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7" o:spid="_x0000_s1029" style="position:absolute;margin-left:3.85pt;margin-top:3.4pt;width:18.05pt;height:18pt;z-index:251610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" fillcolor="red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6" o:spid="_x0000_s1030" style="position:absolute;margin-left:12.85pt;margin-top:3.4pt;width:18.05pt;height:18pt;z-index:251619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Сабрина С.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5" o:spid="_x0000_s1031" style="position:absolute;margin-left:4.45pt;margin-top:1.7pt;width:18.05pt;height:18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y4SQIAAE4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" fillcolor="red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4" o:spid="_x0000_s1032" style="position:absolute;margin-left:13.8pt;margin-top:2.15pt;width:18.05pt;height:18pt;z-index:251620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TnSgIAAE4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" fillcolor="red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3" o:spid="_x0000_s1033" style="position:absolute;margin-left:12.8pt;margin-top:2pt;width:18.05pt;height:18pt;z-index: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" fillcolor="red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52" o:spid="_x0000_s1034" style="position:absolute;margin-left:7.9pt;margin-top:1.85pt;width:18.05pt;height:18pt;z-index:251615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f9SQIAAE4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" fillcolor="red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51" o:spid="_x0000_s1035" style="position:absolute;margin-left:12.6pt;margin-top:.8pt;width:18pt;height:18.05pt;z-index:251596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" fillcolor="yellow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Саша В.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49" o:spid="_x0000_s1036" type="#_x0000_t5" style="position:absolute;margin-left:5.1pt;margin-top:5.3pt;width:18pt;height:18pt;z-index:251629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8" o:spid="_x0000_s1037" style="position:absolute;margin-left:13.2pt;margin-top:3.8pt;width:18pt;height:18.05pt;z-index:251601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7" o:spid="_x0000_s1038" style="position:absolute;margin-left:18.8pt;margin-top:5.95pt;width:18pt;height:18.0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" fillcolor="yellow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6" o:spid="_x0000_s1039" style="position:absolute;margin-left:12.95pt;margin-top:6.65pt;width:18pt;height:18.0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5" o:spid="_x0000_s1040" style="position:absolute;margin-left:12.85pt;margin-top:3.4pt;width:18pt;height:18.05pt;z-index:251598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" fillcolor="yellow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Даша Ш.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50" o:spid="_x0000_s1041" type="#_x0000_t5" style="position:absolute;margin-left:16.25pt;margin-top:3pt;width:18pt;height:18pt;z-index:25163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4" o:spid="_x0000_s1042" style="position:absolute;margin-left:12.85pt;margin-top:5.65pt;width:18pt;height:18.05pt;z-index:251604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3" o:spid="_x0000_s1043" style="position:absolute;margin-left:12.85pt;margin-top:5.65pt;width:18pt;height:18.05pt;z-index:251599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" fillcolor="yellow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42" o:spid="_x0000_s1044" type="#_x0000_t5" style="position:absolute;margin-left:12.9pt;margin-top:5.6pt;width:18pt;height:18pt;z-index:25162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1" o:spid="_x0000_s1045" style="position:absolute;margin-left:12.95pt;margin-top:5.9pt;width:18pt;height:18pt;z-index:251597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" fillcolor="yellow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tabs>
                <w:tab w:val="center" w:pos="7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Катя Ф.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40" o:spid="_x0000_s1046" type="#_x0000_t5" style="position:absolute;margin-left:15.8pt;margin-top:5.05pt;width:18pt;height:18pt;z-index: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39" o:spid="_x0000_s1047" type="#_x0000_t5" style="position:absolute;margin-left:12.85pt;margin-top:-.35pt;width:18pt;height:18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8" o:spid="_x0000_s1048" style="position:absolute;margin-left:12.85pt;margin-top:5.6pt;width:18pt;height:18.05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jg9KQIAADI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" fillcolor="yellow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7" o:spid="_x0000_s1049" style="position:absolute;margin-left:12.95pt;margin-top:5.35pt;width:18pt;height:18.05pt;z-index:251600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m4KQIAADI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6" o:spid="_x0000_s1050" style="position:absolute;margin-left:12.9pt;margin-top:5.6pt;width:18pt;height:18.05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BOhKQIAADI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" fillcolor="yellow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Агата Г.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35" o:spid="_x0000_s1051" type="#_x0000_t5" style="position:absolute;margin-left:16.05pt;margin-top:3.7pt;width:18pt;height:18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4" o:spid="_x0000_s1052" style="position:absolute;margin-left:14.15pt;margin-top:3.4pt;width:18pt;height:18.0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33" o:spid="_x0000_s1053" style="position:absolute;margin-left:12.8pt;margin-top:2.75pt;width:18.05pt;height:18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" fillcolor="red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2" o:spid="_x0000_s1054" style="position:absolute;margin-left:13pt;margin-top:2.3pt;width:18pt;height:18.05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bnEKQIAADI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31" o:spid="_x0000_s1055" style="position:absolute;margin-left:12.85pt;margin-top:1.9pt;width:18.05pt;height:18pt;z-index:25162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Марина И.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0" o:spid="_x0000_s1056" style="position:absolute;margin-left:16.55pt;margin-top:3.9pt;width:18pt;height:18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29" o:spid="_x0000_s1057" style="position:absolute;margin-left:12.85pt;margin-top:4.15pt;width:18pt;height:18.05pt;z-index:251595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28" o:spid="_x0000_s1058" style="position:absolute;margin-left:12.85pt;margin-top:3.55pt;width:18.05pt;height:18pt;z-index:251616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AbSQIAAE4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" fillcolor="red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27" o:spid="_x0000_s1059" style="position:absolute;margin-left:12.85pt;margin-top:5.35pt;width:18pt;height:18.05pt;z-index:251602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26" o:spid="_x0000_s1060" style="position:absolute;margin-left:12.85pt;margin-top:4.15pt;width:18.05pt;height:18pt;z-index:251611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Алина Л.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25" o:spid="_x0000_s1061" style="position:absolute;margin-left:15.85pt;margin-top:5.9pt;width:18pt;height:18.05pt;z-index:251594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24" o:spid="_x0000_s1062" style="position:absolute;margin-left:12.9pt;margin-top:6.6pt;width:18pt;height:18.05pt;z-index:251607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23" o:spid="_x0000_s1063" style="position:absolute;margin-left:12.75pt;margin-top:7.4pt;width:18.05pt;height:18pt;z-index:251614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" fillcolor="red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22" o:spid="_x0000_s1064" style="position:absolute;margin-left:12.95pt;margin-top:6pt;width:18pt;height:18.0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s/kKAIAADI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21" o:spid="_x0000_s1065" style="position:absolute;margin-left:12.9pt;margin-top:6.65pt;width:18.05pt;height:18pt;z-index:251613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Рома Г.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20" o:spid="_x0000_s1066" type="#_x0000_t5" style="position:absolute;margin-left:11.7pt;margin-top:3.9pt;width:18pt;height:18pt;z-index:25162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9" o:spid="_x0000_s1067" type="#_x0000_t5" style="position:absolute;margin-left:12.85pt;margin-top:-.35pt;width:18pt;height:18pt;z-index: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8" o:spid="_x0000_s1068" type="#_x0000_t5" style="position:absolute;margin-left:12.85pt;margin-top:-.35pt;width:18pt;height:18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7" o:spid="_x0000_s1069" type="#_x0000_t5" style="position:absolute;margin-left:12.9pt;margin-top:4.95pt;width:18pt;height:18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+5zawIAAJc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6" o:spid="_x0000_s1070" type="#_x0000_t5" style="position:absolute;margin-left:12.85pt;margin-top:-.35pt;width:18pt;height:18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P8awIAAJc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Арсений Г.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5" o:spid="_x0000_s1071" type="#_x0000_t5" style="position:absolute;margin-left:14.4pt;margin-top:5.3pt;width:18pt;height:18pt;z-index:251627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6S2awIAAJc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4" o:spid="_x0000_s1072" type="#_x0000_t5" style="position:absolute;margin-left:12.85pt;margin-top:1.9pt;width:18pt;height:18pt;z-index:25163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3" o:spid="_x0000_s1073" style="position:absolute;margin-left:12.85pt;margin-top:2.25pt;width:18pt;height:18.0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6dKAIAADI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" fillcolor="yellow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2" o:spid="_x0000_s1074" type="#_x0000_t5" style="position:absolute;margin-left:12.95pt;margin-top:3.25pt;width:18pt;height:18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11" o:spid="_x0000_s1075" style="position:absolute;margin-left:12.55pt;margin-top:2.9pt;width:18.05pt;height:18pt;z-index:251618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Настя Х.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0" o:spid="_x0000_s1076" style="position:absolute;margin-left:10.3pt;margin-top:5.4pt;width:18pt;height:18.05pt;z-index:251603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4G2KAIAADI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9" o:spid="_x0000_s1077" style="position:absolute;margin-left:12.85pt;margin-top:4.15pt;width:18.05pt;height:18pt;z-index:25161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" fillcolor="red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8" o:spid="_x0000_s1078" style="position:absolute;margin-left:8.9pt;margin-top:4.95pt;width:18.05pt;height:18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" fillcolor="red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7" o:spid="_x0000_s1079" style="position:absolute;margin-left:7.9pt;margin-top:4.55pt;width:18pt;height:18.05pt;z-index:251606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6" o:spid="_x0000_s1080" style="position:absolute;margin-left:12.9pt;margin-top:5.85pt;width:18.05pt;height:18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" fillcolor="red"/>
              </w:pict>
            </w:r>
          </w:p>
        </w:tc>
      </w:tr>
      <w:tr w:rsidR="00907E47" w:rsidRPr="00F3072D" w:rsidTr="002F01C1">
        <w:trPr>
          <w:trHeight w:val="511"/>
        </w:trPr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Аня Я.</w:t>
            </w:r>
          </w:p>
        </w:tc>
        <w:tc>
          <w:tcPr>
            <w:tcW w:w="1417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5" o:spid="_x0000_s1081" type="#_x0000_t5" style="position:absolute;margin-left:10.3pt;margin-top:3pt;width:18pt;height:18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yUCagIAAJU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4" o:spid="_x0000_s1082" style="position:absolute;margin-left:13.5pt;margin-top:6.85pt;width:18pt;height:18.0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3" o:spid="_x0000_s1083" style="position:absolute;margin-left:12.85pt;margin-top:5.05pt;width:18pt;height:18.0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UDKAIAADA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" fillcolor="yellow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2" o:spid="_x0000_s1084" style="position:absolute;margin-left:12.8pt;margin-top:5.65pt;width:18pt;height:18.0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LLJwIAADA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BA49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1" o:spid="_x0000_s1085" style="position:absolute;margin-left:12.9pt;margin-top:7.5pt;width:18.05pt;height:18pt;z-index:251612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" fillcolor="red"/>
              </w:pict>
            </w:r>
          </w:p>
        </w:tc>
      </w:tr>
    </w:tbl>
    <w:p w:rsidR="00907E47" w:rsidRPr="00CE42C3" w:rsidRDefault="00907E47" w:rsidP="00CE42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pict>
          <v:shape id="Равнобедренный треугольник 64" o:spid="_x0000_s1086" type="#_x0000_t5" style="position:absolute;left:0;text-align:left;margin-left:113.65pt;margin-top:-.2pt;width:12.95pt;height:13.7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" fillcolor="green"/>
        </w:pict>
      </w: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2 балла  – </w:t>
      </w:r>
    </w:p>
    <w:p w:rsidR="00907E47" w:rsidRPr="00CE42C3" w:rsidRDefault="00907E47" w:rsidP="00CE42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pict>
          <v:oval id="Овал 63" o:spid="_x0000_s1087" style="position:absolute;left:0;text-align:left;margin-left:113.65pt;margin-top:3.15pt;width:12.95pt;height:10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" fillcolor="yellow"/>
        </w:pict>
      </w:r>
      <w:r w:rsidRPr="00CE42C3">
        <w:rPr>
          <w:rFonts w:ascii="Times New Roman" w:hAnsi="Times New Roman"/>
          <w:sz w:val="28"/>
          <w:szCs w:val="28"/>
        </w:rPr>
        <w:t>1 балл</w:t>
      </w: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 –</w:t>
      </w:r>
    </w:p>
    <w:p w:rsidR="00907E47" w:rsidRPr="00CE42C3" w:rsidRDefault="00907E47" w:rsidP="00BA497D">
      <w:pPr>
        <w:shd w:val="clear" w:color="auto" w:fill="FFFFFF"/>
        <w:spacing w:before="240"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  <w:lang w:eastAsia="ru-RU"/>
        </w:rPr>
        <w:pict>
          <v:rect id="Прямоугольник 62" o:spid="_x0000_s1088" style="position:absolute;left:0;text-align:left;margin-left:113.65pt;margin-top:5.1pt;width:13pt;height:14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" fillcolor="red"/>
        </w:pict>
      </w:r>
      <w:r w:rsidRPr="00CE42C3">
        <w:rPr>
          <w:rFonts w:ascii="Times New Roman" w:hAnsi="Times New Roman"/>
          <w:sz w:val="28"/>
          <w:szCs w:val="28"/>
        </w:rPr>
        <w:t xml:space="preserve">0 баллов </w:t>
      </w: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 –</w:t>
      </w:r>
    </w:p>
    <w:p w:rsidR="00907E47" w:rsidRPr="00CE42C3" w:rsidRDefault="00907E47" w:rsidP="00BA497D">
      <w:pPr>
        <w:spacing w:before="24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>Выводы: Из данных таблицы видно, что на высоком уровне развития связной речи оказалось 8% детей (1 чел.), на среднем – 50% (6 чел.), на низком – 42% (5 чел.).</w:t>
      </w:r>
    </w:p>
    <w:p w:rsidR="00907E47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07E47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>Наглядно уровни развития связной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речи </w:t>
      </w: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 отображены на рисунке 1.</w:t>
      </w:r>
    </w:p>
    <w:p w:rsidR="00907E47" w:rsidRPr="00CE42C3" w:rsidRDefault="00907E47" w:rsidP="00A26412">
      <w:pPr>
        <w:spacing w:after="0" w:line="240" w:lineRule="auto"/>
        <w:ind w:firstLine="567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Рисунок 1.</w:t>
      </w:r>
    </w:p>
    <w:p w:rsidR="00907E47" w:rsidRPr="00CE42C3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84C5F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1" o:spid="_x0000_i1025" type="#_x0000_t75" style="width:289.5pt;height:99.75pt;visibility:visible">
            <v:imagedata r:id="rId7" o:title="" croptop="13682f" cropbottom="16619f" cropleft="2584f" cropright="1260f"/>
          </v:shape>
        </w:pict>
      </w:r>
    </w:p>
    <w:p w:rsidR="00907E47" w:rsidRPr="00CE42C3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07E47" w:rsidRDefault="00907E47" w:rsidP="00B17D0A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>Таким образом, выявив уровень развития связной речи у детей старшей группы в начале работы над нашим проектом, мы пришли к выводу, что особое внимание в нашей деятельности нужно уделить работе по развитию умений правильно выстраивать структуру рассказа, пополнять лексический запас выразительных средств языка, развивать умение грамматически правильно строить предложения, а так же использовать в своей речи сложные предложные конструкции.</w:t>
      </w:r>
    </w:p>
    <w:p w:rsidR="00907E47" w:rsidRDefault="00907E47" w:rsidP="00B17D0A">
      <w:pPr>
        <w:shd w:val="clear" w:color="auto" w:fill="FFFFFF"/>
        <w:spacing w:before="24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Слайд 11-13</w:t>
      </w:r>
    </w:p>
    <w:p w:rsidR="00907E47" w:rsidRPr="00CE42C3" w:rsidRDefault="00907E47" w:rsidP="00B17D0A">
      <w:pPr>
        <w:shd w:val="clear" w:color="auto" w:fill="FFFFFF"/>
        <w:spacing w:before="240" w:after="0" w:line="240" w:lineRule="auto"/>
        <w:ind w:firstLine="3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В ходе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второго</w:t>
      </w: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 этапа нами проведена педагогическая деятельность по развитию связной речи с использованием мнемотехнических приёмов:</w:t>
      </w:r>
    </w:p>
    <w:p w:rsidR="00907E47" w:rsidRPr="00CE42C3" w:rsidRDefault="00907E47" w:rsidP="00CE42C3">
      <w:pPr>
        <w:pStyle w:val="ListParagraph"/>
        <w:numPr>
          <w:ilvl w:val="0"/>
          <w:numId w:val="21"/>
        </w:numPr>
        <w:jc w:val="both"/>
        <w:rPr>
          <w:b/>
          <w:bCs/>
          <w:color w:val="000000"/>
          <w:sz w:val="28"/>
          <w:szCs w:val="28"/>
        </w:rPr>
      </w:pPr>
      <w:r w:rsidRPr="00CE42C3">
        <w:rPr>
          <w:bCs/>
          <w:color w:val="000000"/>
          <w:sz w:val="28"/>
          <w:szCs w:val="28"/>
        </w:rPr>
        <w:t>разработан перспективный план по развитию связной речи дошкольников с использованием мнемотехники</w:t>
      </w:r>
      <w:r w:rsidRPr="00CE42C3">
        <w:rPr>
          <w:sz w:val="28"/>
          <w:szCs w:val="28"/>
        </w:rPr>
        <w:t>(Приложение 1)</w:t>
      </w:r>
      <w:r w:rsidRPr="00CE42C3">
        <w:rPr>
          <w:bCs/>
          <w:color w:val="000000"/>
          <w:sz w:val="28"/>
          <w:szCs w:val="28"/>
        </w:rPr>
        <w:t>;</w:t>
      </w:r>
    </w:p>
    <w:p w:rsidR="00907E47" w:rsidRPr="00CE42C3" w:rsidRDefault="00907E47" w:rsidP="00CE42C3">
      <w:pPr>
        <w:pStyle w:val="ListParagraph"/>
        <w:numPr>
          <w:ilvl w:val="0"/>
          <w:numId w:val="22"/>
        </w:numPr>
        <w:jc w:val="both"/>
        <w:rPr>
          <w:bCs/>
          <w:color w:val="000000"/>
          <w:sz w:val="28"/>
          <w:szCs w:val="28"/>
        </w:rPr>
      </w:pPr>
      <w:r w:rsidRPr="00CE42C3">
        <w:rPr>
          <w:bCs/>
          <w:color w:val="000000"/>
          <w:sz w:val="28"/>
          <w:szCs w:val="28"/>
        </w:rPr>
        <w:t>разработаны конспекты занятий по формированию связной речи с использованием приемов мнемотехники</w:t>
      </w:r>
      <w:r w:rsidRPr="00CE42C3">
        <w:rPr>
          <w:sz w:val="28"/>
          <w:szCs w:val="28"/>
        </w:rPr>
        <w:t>(Приложение 2)</w:t>
      </w:r>
      <w:r w:rsidRPr="00CE42C3">
        <w:rPr>
          <w:bCs/>
          <w:color w:val="000000"/>
          <w:sz w:val="28"/>
          <w:szCs w:val="28"/>
        </w:rPr>
        <w:t xml:space="preserve">; </w:t>
      </w:r>
    </w:p>
    <w:p w:rsidR="00907E47" w:rsidRPr="00CE42C3" w:rsidRDefault="00907E47" w:rsidP="00CE42C3">
      <w:pPr>
        <w:pStyle w:val="ListParagraph"/>
        <w:numPr>
          <w:ilvl w:val="0"/>
          <w:numId w:val="22"/>
        </w:numPr>
        <w:jc w:val="both"/>
        <w:rPr>
          <w:bCs/>
          <w:color w:val="000000"/>
          <w:sz w:val="28"/>
          <w:szCs w:val="28"/>
        </w:rPr>
      </w:pPr>
      <w:r w:rsidRPr="00CE42C3">
        <w:rPr>
          <w:bCs/>
          <w:color w:val="000000"/>
          <w:sz w:val="28"/>
          <w:szCs w:val="28"/>
        </w:rPr>
        <w:t>совместно с родителями и детьми созданы мнемотаблицы-схемы для составления рассказов и заучивания стихотворений</w:t>
      </w:r>
      <w:r w:rsidRPr="00CE42C3">
        <w:rPr>
          <w:sz w:val="28"/>
          <w:szCs w:val="28"/>
        </w:rPr>
        <w:t>(Приложение 3)</w:t>
      </w:r>
      <w:r w:rsidRPr="00CE42C3">
        <w:rPr>
          <w:bCs/>
          <w:color w:val="000000"/>
          <w:sz w:val="28"/>
          <w:szCs w:val="28"/>
        </w:rPr>
        <w:t>;</w:t>
      </w:r>
    </w:p>
    <w:p w:rsidR="00907E47" w:rsidRPr="00CE42C3" w:rsidRDefault="00907E47" w:rsidP="00CE42C3">
      <w:pPr>
        <w:pStyle w:val="ListParagraph"/>
        <w:numPr>
          <w:ilvl w:val="0"/>
          <w:numId w:val="22"/>
        </w:numPr>
        <w:jc w:val="both"/>
        <w:rPr>
          <w:bCs/>
          <w:color w:val="000000"/>
          <w:sz w:val="28"/>
          <w:szCs w:val="28"/>
        </w:rPr>
      </w:pPr>
      <w:r w:rsidRPr="00CE42C3">
        <w:rPr>
          <w:bCs/>
          <w:color w:val="000000"/>
          <w:sz w:val="28"/>
          <w:szCs w:val="28"/>
        </w:rPr>
        <w:t>проведён семинар-практикум для родителей «Использование методики мнемотехники для развития речи у дошкольников с речевыми нарушениями» (Приложение 4);</w:t>
      </w:r>
    </w:p>
    <w:p w:rsidR="00907E47" w:rsidRPr="00CE42C3" w:rsidRDefault="00907E47" w:rsidP="00B17D0A">
      <w:pPr>
        <w:pStyle w:val="ListParagraph"/>
        <w:numPr>
          <w:ilvl w:val="0"/>
          <w:numId w:val="22"/>
        </w:numPr>
        <w:spacing w:before="240"/>
        <w:jc w:val="both"/>
        <w:rPr>
          <w:bCs/>
          <w:color w:val="000000"/>
          <w:sz w:val="28"/>
          <w:szCs w:val="28"/>
        </w:rPr>
      </w:pPr>
      <w:r w:rsidRPr="00CE42C3">
        <w:rPr>
          <w:bCs/>
          <w:color w:val="000000"/>
          <w:sz w:val="28"/>
          <w:szCs w:val="28"/>
        </w:rPr>
        <w:t>проведён мастер-класс для педагогов «</w:t>
      </w:r>
      <w:r w:rsidRPr="00CE42C3">
        <w:rPr>
          <w:sz w:val="28"/>
          <w:szCs w:val="28"/>
        </w:rPr>
        <w:t>Мнемотехника как современная технология речевого развития детей дошкольного возраста с речевыми нарушениями</w:t>
      </w:r>
      <w:r w:rsidRPr="00CE42C3">
        <w:rPr>
          <w:bCs/>
          <w:color w:val="000000"/>
          <w:sz w:val="28"/>
          <w:szCs w:val="28"/>
        </w:rPr>
        <w:t>» (Приложение 5).</w:t>
      </w:r>
    </w:p>
    <w:p w:rsidR="00907E47" w:rsidRDefault="00907E47" w:rsidP="00B17D0A">
      <w:pPr>
        <w:tabs>
          <w:tab w:val="left" w:pos="252"/>
        </w:tabs>
        <w:spacing w:before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Слайд 14-16</w:t>
      </w:r>
    </w:p>
    <w:p w:rsidR="00907E47" w:rsidRPr="00CE42C3" w:rsidRDefault="00907E47" w:rsidP="00B17D0A">
      <w:pPr>
        <w:tabs>
          <w:tab w:val="left" w:pos="252"/>
        </w:tabs>
        <w:spacing w:before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Мнемотехника – это система методов и приёмов, обеспечивающих эффективное запоминание, сохранение и воспроизведение информации.</w:t>
      </w:r>
    </w:p>
    <w:p w:rsidR="00907E47" w:rsidRDefault="00907E47" w:rsidP="00B17D0A">
      <w:pPr>
        <w:tabs>
          <w:tab w:val="left" w:pos="25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Содержание мнемотаблицы – это графическое или частично графическое изображение персонажей сказки, явлений природы, некоторых действий. Главное – нужно передать условно-наглядную схему, изобразить так, чтобы нарисованное было понятно детям.</w:t>
      </w:r>
    </w:p>
    <w:p w:rsidR="00907E47" w:rsidRPr="00CE42C3" w:rsidRDefault="00907E47" w:rsidP="00B17D0A">
      <w:pPr>
        <w:tabs>
          <w:tab w:val="left" w:pos="25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Наша работа по развитию связной речи с помощью приёмов мнемотехники была осуществлена на основе календарно-перспективного плана</w:t>
      </w:r>
      <w:r>
        <w:rPr>
          <w:rFonts w:ascii="Times New Roman" w:hAnsi="Times New Roman"/>
          <w:sz w:val="28"/>
          <w:szCs w:val="28"/>
        </w:rPr>
        <w:t>.</w:t>
      </w:r>
    </w:p>
    <w:p w:rsidR="00907E47" w:rsidRDefault="00907E47" w:rsidP="00B17D0A">
      <w:pPr>
        <w:spacing w:before="24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17-21</w:t>
      </w:r>
    </w:p>
    <w:p w:rsidR="00907E47" w:rsidRPr="00CE42C3" w:rsidRDefault="00907E47" w:rsidP="00B17D0A">
      <w:pPr>
        <w:spacing w:before="24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В течение учебного года нами проводилась как фронтальная  НОД, так и индивидуальная и индивидуально-подгрупповая работа по развитию и коррекции ЛГСР и связной речи с использованием приемов мнемотехники.</w:t>
      </w:r>
    </w:p>
    <w:p w:rsidR="00907E47" w:rsidRDefault="00907E47" w:rsidP="00B17D0A">
      <w:pPr>
        <w:spacing w:before="24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22</w:t>
      </w:r>
    </w:p>
    <w:p w:rsidR="00907E47" w:rsidRPr="00CE42C3" w:rsidRDefault="00907E47" w:rsidP="00B17D0A">
      <w:pPr>
        <w:spacing w:before="240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 xml:space="preserve">Четверть  всех занятий  прошли  с использованием информационно-компьютерных технологий  (мультимедийных презентаций).  Информационно-компьютерные  технологии повышают интерес детей к изучаемому материалу, позволяют разумно сочетать традиционные и современные методы обучения, значительно облегчают деятельность педагога, вследствие чего повышается качество коррекционной работы. </w:t>
      </w:r>
    </w:p>
    <w:p w:rsidR="00907E47" w:rsidRDefault="00907E47" w:rsidP="00B17D0A">
      <w:pPr>
        <w:pStyle w:val="Standard"/>
        <w:spacing w:before="24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23</w:t>
      </w:r>
    </w:p>
    <w:p w:rsidR="00907E47" w:rsidRPr="00CE42C3" w:rsidRDefault="00907E47" w:rsidP="00B17D0A">
      <w:pPr>
        <w:pStyle w:val="Standard"/>
        <w:spacing w:before="24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42C3">
        <w:rPr>
          <w:rFonts w:ascii="Times New Roman" w:hAnsi="Times New Roman" w:cs="Times New Roman"/>
          <w:sz w:val="28"/>
          <w:szCs w:val="28"/>
        </w:rPr>
        <w:t xml:space="preserve">На занятиях по чтению художественной литературы читали и запоминали с помощью приемов мнемотехники стихотворения отечественных поэтов. Тематика стихотворений соответствовала изучаемым лексическим темам, а так же отрабатываемым (автоматизируемым)  звукам. </w:t>
      </w:r>
    </w:p>
    <w:p w:rsidR="00907E47" w:rsidRPr="00CE42C3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На  начальном этапе работы нами были предложены детям готовые схемы, позже происходило коллективное обсуждение различных версий и отбор наиболее удачных вариантов. Постепенно дети начинали проявлять творческую самостоятельность, и мы вместе создавали мнемотаблицы.</w:t>
      </w:r>
    </w:p>
    <w:p w:rsidR="00907E47" w:rsidRDefault="00907E47" w:rsidP="00B17D0A">
      <w:pPr>
        <w:pStyle w:val="Standard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24</w:t>
      </w:r>
    </w:p>
    <w:p w:rsidR="00907E47" w:rsidRPr="00CE42C3" w:rsidRDefault="00907E47" w:rsidP="00B17D0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CE42C3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</w:t>
      </w:r>
      <w:r w:rsidRPr="00A26412">
        <w:rPr>
          <w:rFonts w:ascii="Times New Roman" w:hAnsi="Times New Roman" w:cs="Times New Roman"/>
          <w:b/>
          <w:sz w:val="28"/>
          <w:szCs w:val="28"/>
        </w:rPr>
        <w:t>работе с родителями</w:t>
      </w:r>
      <w:r w:rsidRPr="00CE42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7E47" w:rsidRPr="00CE42C3" w:rsidRDefault="00907E47" w:rsidP="00B17D0A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CE42C3">
        <w:rPr>
          <w:rFonts w:ascii="Times New Roman" w:hAnsi="Times New Roman" w:cs="Times New Roman"/>
          <w:sz w:val="28"/>
          <w:szCs w:val="28"/>
        </w:rPr>
        <w:t xml:space="preserve">Каждую неделю родителям было рекомендовано использовать 1-2 мнемотаблицы в работе над связной речью детей дома. Для этого использовались мнемотаблицы по русским народным сказкам, а так же мнемотаблицы для составления описательных рассказов по лексическим темам. Кроме этого, в ходе всего эксперимента дети и родители </w:t>
      </w:r>
      <w:r w:rsidRPr="00CE42C3">
        <w:rPr>
          <w:rFonts w:ascii="Times New Roman" w:hAnsi="Times New Roman" w:cs="Times New Roman"/>
          <w:bCs/>
          <w:sz w:val="28"/>
          <w:szCs w:val="28"/>
        </w:rPr>
        <w:t>создавали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42C3">
        <w:rPr>
          <w:rFonts w:ascii="Times New Roman" w:hAnsi="Times New Roman" w:cs="Times New Roman"/>
          <w:sz w:val="28"/>
          <w:szCs w:val="28"/>
        </w:rPr>
        <w:t>картотеки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42C3">
        <w:rPr>
          <w:rFonts w:ascii="Times New Roman" w:hAnsi="Times New Roman" w:cs="Times New Roman"/>
          <w:sz w:val="28"/>
          <w:szCs w:val="28"/>
        </w:rPr>
        <w:t>мнемоквадратов, мнемодорожек, мнемотаблиц дома.</w:t>
      </w:r>
    </w:p>
    <w:p w:rsidR="00907E47" w:rsidRDefault="00907E47" w:rsidP="00B17D0A">
      <w:pPr>
        <w:spacing w:before="24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Слайд 25</w:t>
      </w:r>
    </w:p>
    <w:p w:rsidR="00907E47" w:rsidRPr="00CE42C3" w:rsidRDefault="00907E47" w:rsidP="00B17D0A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CE42C3">
        <w:rPr>
          <w:rFonts w:ascii="Times New Roman" w:hAnsi="Times New Roman"/>
          <w:b/>
          <w:sz w:val="28"/>
          <w:szCs w:val="28"/>
          <w:lang w:eastAsia="ru-RU"/>
        </w:rPr>
        <w:t>заключительном этапе</w:t>
      </w:r>
      <w:r w:rsidRPr="00CE42C3">
        <w:rPr>
          <w:rFonts w:ascii="Times New Roman" w:hAnsi="Times New Roman"/>
          <w:sz w:val="28"/>
          <w:szCs w:val="28"/>
          <w:lang w:eastAsia="ru-RU"/>
        </w:rPr>
        <w:t xml:space="preserve"> для доказательства эффективности использования приемов мнемотехники в развитии связной речи </w:t>
      </w:r>
      <w:r w:rsidRPr="00CE42C3">
        <w:rPr>
          <w:rFonts w:ascii="Times New Roman" w:hAnsi="Times New Roman"/>
          <w:sz w:val="28"/>
          <w:szCs w:val="28"/>
        </w:rPr>
        <w:t xml:space="preserve">нами </w:t>
      </w:r>
      <w:r w:rsidRPr="00CE42C3">
        <w:rPr>
          <w:rFonts w:ascii="Times New Roman" w:hAnsi="Times New Roman"/>
          <w:sz w:val="28"/>
          <w:szCs w:val="28"/>
          <w:lang w:eastAsia="ru-RU"/>
        </w:rPr>
        <w:t xml:space="preserve">была проведена повторная </w:t>
      </w:r>
      <w:r w:rsidRPr="00CE42C3">
        <w:rPr>
          <w:rFonts w:ascii="Times New Roman" w:hAnsi="Times New Roman"/>
          <w:sz w:val="28"/>
          <w:szCs w:val="28"/>
        </w:rPr>
        <w:t>диагностика уровня развития связной речи детей старшего дошкольного возраста. Результаты представлены в таблице 2.</w:t>
      </w:r>
    </w:p>
    <w:p w:rsidR="00907E47" w:rsidRDefault="00907E47" w:rsidP="00A2641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907E47" w:rsidRDefault="00907E47" w:rsidP="00A2641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A2641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</w:rPr>
        <w:t>Таблица 2</w:t>
      </w:r>
    </w:p>
    <w:p w:rsidR="00907E47" w:rsidRPr="00A26412" w:rsidRDefault="00907E47" w:rsidP="00CE42C3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26412">
        <w:rPr>
          <w:rFonts w:ascii="Times New Roman" w:hAnsi="Times New Roman"/>
          <w:bCs/>
          <w:color w:val="000000"/>
          <w:sz w:val="28"/>
          <w:szCs w:val="28"/>
        </w:rPr>
        <w:t>Сводная таблица уровня развития связной речи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701"/>
        <w:gridCol w:w="1701"/>
        <w:gridCol w:w="1418"/>
        <w:gridCol w:w="1275"/>
        <w:gridCol w:w="1701"/>
        <w:gridCol w:w="1418"/>
      </w:tblGrid>
      <w:tr w:rsidR="00907E47" w:rsidRPr="00F3072D" w:rsidTr="002F01C1">
        <w:trPr>
          <w:cantSplit/>
          <w:trHeight w:val="1209"/>
        </w:trPr>
        <w:tc>
          <w:tcPr>
            <w:tcW w:w="709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</w:t>
            </w:r>
          </w:p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/</w:t>
            </w: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Фамилия,</w:t>
            </w:r>
          </w:p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имя ребенка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Понимание текста</w: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Структурирование текста</w: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Лексика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Грамматика</w: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Плавность речи</w:t>
            </w:r>
          </w:p>
        </w:tc>
      </w:tr>
      <w:tr w:rsidR="00907E47" w:rsidRPr="00F3072D" w:rsidTr="002F01C1">
        <w:trPr>
          <w:trHeight w:val="461"/>
        </w:trPr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tabs>
                <w:tab w:val="center" w:pos="7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Дастан  Т.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8" o:spid="_x0000_s1089" style="position:absolute;left:0;text-align:left;margin-left:6.9pt;margin-top:3.7pt;width:18pt;height:18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r5QKQIAADQ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7" o:spid="_x0000_s1090" style="position:absolute;left:0;text-align:left;margin-left:13.15pt;margin-top:4.15pt;width:18pt;height:18.0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6" o:spid="_x0000_s1091" style="position:absolute;left:0;text-align:left;margin-left:13.4pt;margin-top:3.9pt;width:18pt;height:18.0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0iKQIAADQ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" fillcolor="yellow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5" o:spid="_x0000_s1092" style="position:absolute;left:0;text-align:left;margin-left:13.05pt;margin-top:3.9pt;width:18pt;height:18.0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124" o:spid="_x0000_s1093" style="position:absolute;left:0;text-align:left;margin-left:12.9pt;margin-top:4.4pt;width:18.05pt;height:18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jySgIAAFA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Сабрина С.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3" o:spid="_x0000_s1094" style="position:absolute;left:0;text-align:left;margin-left:4.45pt;margin-top:2.45pt;width:18pt;height:18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2" o:spid="_x0000_s1095" style="position:absolute;left:0;text-align:left;margin-left:13.15pt;margin-top:2.6pt;width:18pt;height:18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rMKQIAADQ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21" o:spid="_x0000_s1096" type="#_x0000_t5" style="position:absolute;left:0;text-align:left;margin-left:13.95pt;margin-top:2.6pt;width:18pt;height:18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20" o:spid="_x0000_s1097" style="position:absolute;left:0;text-align:left;margin-left:12.75pt;margin-top:2.9pt;width:18pt;height:18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FWKQIAADQ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Прямоугольник 119" o:spid="_x0000_s1098" style="position:absolute;left:0;text-align:left;margin-left:12.9pt;margin-top:2.6pt;width:18.05pt;height:18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" fillcolor="red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Саша В.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8" o:spid="_x0000_s1099" type="#_x0000_t5" style="position:absolute;left:0;text-align:left;margin-left:5.7pt;margin-top:25.3pt;width:18pt;height:1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" fillcolor="green"/>
              </w:pict>
            </w:r>
            <w:r>
              <w:rPr>
                <w:noProof/>
                <w:lang w:eastAsia="ru-RU"/>
              </w:rPr>
              <w:pict>
                <v:shape id="Равнобедренный треугольник 117" o:spid="_x0000_s1100" type="#_x0000_t5" style="position:absolute;left:0;text-align:left;margin-left:5.1pt;margin-top:5.3pt;width:18pt;height:18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cmbAIAAJk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6" o:spid="_x0000_s1101" type="#_x0000_t5" style="position:absolute;left:0;text-align:left;margin-left:12.95pt;margin-top:4.05pt;width:18pt;height:1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3fEbAIAAJk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5" o:spid="_x0000_s1102" type="#_x0000_t5" style="position:absolute;left:0;text-align:left;margin-left:13.2pt;margin-top:4pt;width:18pt;height:18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Y5bAIAAJk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4" o:spid="_x0000_s1103" type="#_x0000_t5" style="position:absolute;left:0;text-align:left;margin-left:13.3pt;margin-top:5.25pt;width:18pt;height:18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3" o:spid="_x0000_s1104" type="#_x0000_t5" style="position:absolute;left:0;text-align:left;margin-left:12.55pt;margin-top:4.1pt;width:18pt;height:18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Даша Ш.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12" o:spid="_x0000_s1105" style="position:absolute;left:0;text-align:left;margin-left:14.85pt;margin-top:5.7pt;width:18pt;height:18.0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1" o:spid="_x0000_s1106" type="#_x0000_t5" style="position:absolute;left:0;text-align:left;margin-left:12.85pt;margin-top:6pt;width:18pt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10" o:spid="_x0000_s1107" type="#_x0000_t5" style="position:absolute;left:0;text-align:left;margin-left:12.9pt;margin-top:5.6pt;width:18pt;height:18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TkbAIAAJk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09" o:spid="_x0000_s1108" style="position:absolute;left:0;text-align:left;margin-left:12.5pt;margin-top:5.7pt;width:18pt;height:18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" fillcolor="yellow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tabs>
                <w:tab w:val="center" w:pos="7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Катя Ф.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8" o:spid="_x0000_s1109" type="#_x0000_t5" style="position:absolute;left:0;text-align:left;margin-left:3.6pt;margin-top:-1.15pt;width:18pt;height:18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7" o:spid="_x0000_s1110" type="#_x0000_t5" style="position:absolute;left:0;text-align:left;margin-left:12.85pt;margin-top:-.35pt;width:18pt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/jxbAIAAJk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6" o:spid="_x0000_s1111" type="#_x0000_t5" style="position:absolute;left:0;text-align:left;margin-left:14.5pt;margin-top:4.4pt;width:18pt;height:18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ZgTbAIAAJk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5" o:spid="_x0000_s1112" type="#_x0000_t5" style="position:absolute;left:0;text-align:left;margin-left:13.55pt;margin-top:4.8pt;width:18pt;height:18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EnubAIAAJk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4" o:spid="_x0000_s1113" type="#_x0000_t5" style="position:absolute;left:0;text-align:left;margin-left:12.45pt;margin-top:4.8pt;width:18pt;height:18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Агата Г.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3" o:spid="_x0000_s1114" type="#_x0000_t5" style="position:absolute;left:0;text-align:left;margin-left:3.85pt;margin-top:1.9pt;width:18pt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02" o:spid="_x0000_s1115" style="position:absolute;left:0;text-align:left;margin-left:14.15pt;margin-top:3.4pt;width:18pt;height:18.0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101" o:spid="_x0000_s1116" type="#_x0000_t5" style="position:absolute;left:0;text-align:left;margin-left:19.05pt;margin-top:3.35pt;width:18pt;height:18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100" o:spid="_x0000_s1117" style="position:absolute;left:0;text-align:left;margin-left:13pt;margin-top:2.3pt;width:18pt;height:18.0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99" o:spid="_x0000_s1118" style="position:absolute;left:0;text-align:left;margin-left:12.95pt;margin-top:4.05pt;width:18pt;height:18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" fillcolor="yellow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Марина И.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8" o:spid="_x0000_s1119" type="#_x0000_t5" style="position:absolute;left:0;text-align:left;margin-left:10.65pt;margin-top:5.7pt;width:18pt;height:18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4hUawIAAJc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7" o:spid="_x0000_s1120" type="#_x0000_t5" style="position:absolute;left:0;text-align:left;margin-left:14.95pt;margin-top:5.7pt;width:18pt;height:18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vLsawIAAJc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6" o:spid="_x0000_s1121" type="#_x0000_t5" style="position:absolute;left:0;text-align:left;margin-left:15.05pt;margin-top:5.7pt;width:18pt;height:18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9jawIAAJc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5" o:spid="_x0000_s1122" type="#_x0000_t5" style="position:absolute;left:0;text-align:left;margin-left:13.8pt;margin-top:5.7pt;width:18pt;height:18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gpagIAAJc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4" o:spid="_x0000_s1123" type="#_x0000_t5" style="position:absolute;left:0;text-align:left;margin-left:12.8pt;margin-top:1.6pt;width:18pt;height:18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Алина Л.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3" o:spid="_x0000_s1124" type="#_x0000_t5" style="position:absolute;left:0;text-align:left;margin-left:4.2pt;margin-top:6.15pt;width:18pt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2" o:spid="_x0000_s1125" type="#_x0000_t5" style="position:absolute;left:0;text-align:left;margin-left:13.15pt;margin-top:6.15pt;width:18pt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1" o:spid="_x0000_s1126" type="#_x0000_t5" style="position:absolute;left:0;text-align:left;margin-left:15.05pt;margin-top:2.9pt;width:18pt;height:18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90" o:spid="_x0000_s1127" type="#_x0000_t5" style="position:absolute;left:0;text-align:left;margin-left:13pt;margin-top:2.45pt;width:18pt;height:18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9" o:spid="_x0000_s1128" type="#_x0000_t5" style="position:absolute;left:0;text-align:left;margin-left:12.9pt;margin-top:3.35pt;width:18pt;height:18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Рома Г.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8" o:spid="_x0000_s1129" type="#_x0000_t5" style="position:absolute;left:0;text-align:left;margin-left:3.6pt;margin-top:-.75pt;width:18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7" o:spid="_x0000_s1130" type="#_x0000_t5" style="position:absolute;left:0;text-align:left;margin-left:12.85pt;margin-top:-.35pt;width:18pt;height:1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6" o:spid="_x0000_s1131" type="#_x0000_t5" style="position:absolute;left:0;text-align:left;margin-left:12.85pt;margin-top:-.35pt;width:18pt;height:1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5" o:spid="_x0000_s1132" type="#_x0000_t5" style="position:absolute;left:0;text-align:left;margin-left:12.9pt;margin-top:4.95pt;width:18pt;height:18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4" o:spid="_x0000_s1133" type="#_x0000_t5" style="position:absolute;left:0;text-align:left;margin-left:12.85pt;margin-top:-.35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Арсений Г.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3" o:spid="_x0000_s1134" type="#_x0000_t5" style="position:absolute;left:0;text-align:left;margin-left:3.85pt;margin-top:1.9pt;width:18pt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2" o:spid="_x0000_s1135" type="#_x0000_t5" style="position:absolute;left:0;text-align:left;margin-left:12.85pt;margin-top:1.9pt;width:18pt;height:18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1" o:spid="_x0000_s1136" type="#_x0000_t5" style="position:absolute;left:0;text-align:left;margin-left:15.6pt;margin-top:3.35pt;width:18pt;height:18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80" o:spid="_x0000_s1137" type="#_x0000_t5" style="position:absolute;left:0;text-align:left;margin-left:12.95pt;margin-top:3.25pt;width:18pt;height:1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9" o:spid="_x0000_s1138" type="#_x0000_t5" style="position:absolute;left:0;text-align:left;margin-left:12.9pt;margin-top:2pt;width:18pt;height:18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" fillcolor="green"/>
              </w:pict>
            </w:r>
          </w:p>
        </w:tc>
      </w:tr>
      <w:tr w:rsidR="00907E47" w:rsidRPr="00F3072D" w:rsidTr="002F01C1"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Настя Х.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8" o:spid="_x0000_s1139" type="#_x0000_t5" style="position:absolute;left:0;text-align:left;margin-left:7.25pt;margin-top:4.95pt;width:18pt;height:18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bk4awIAAJc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7" o:spid="_x0000_s1140" type="#_x0000_t5" style="position:absolute;left:0;text-align:left;margin-left:15.05pt;margin-top:5.35pt;width:18pt;height:18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MOAbAIAAJc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" fillcolor="green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6" o:spid="_x0000_s1141" type="#_x0000_t5" style="position:absolute;left:0;text-align:left;margin-left:19.6pt;margin-top:5.35pt;width:18pt;height:18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94PbAIAAJc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5" o:spid="_x0000_s1142" type="#_x0000_t5" style="position:absolute;left:0;text-align:left;margin-left:14.05pt;margin-top:5.35pt;width:18pt;height:18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4" o:spid="_x0000_s1143" type="#_x0000_t5" style="position:absolute;left:0;text-align:left;margin-left:12.4pt;margin-top:5.35pt;width:18pt;height:18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" fillcolor="green"/>
              </w:pict>
            </w:r>
          </w:p>
        </w:tc>
      </w:tr>
      <w:tr w:rsidR="00907E47" w:rsidRPr="00F3072D" w:rsidTr="002F01C1">
        <w:trPr>
          <w:trHeight w:val="511"/>
        </w:trPr>
        <w:tc>
          <w:tcPr>
            <w:tcW w:w="709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307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Аня Я.</w: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3" o:spid="_x0000_s1144" type="#_x0000_t5" style="position:absolute;left:0;text-align:left;margin-left:6.3pt;margin-top:2.8pt;width:18pt;height:18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" fillcolor="green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72" o:spid="_x0000_s1145" style="position:absolute;left:0;text-align:left;margin-left:13.5pt;margin-top:6.85pt;width:18pt;height:18.0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" fillcolor="yellow"/>
              </w:pict>
            </w:r>
          </w:p>
        </w:tc>
        <w:tc>
          <w:tcPr>
            <w:tcW w:w="1275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Равнобедренный треугольник 71" o:spid="_x0000_s1146" type="#_x0000_t5" style="position:absolute;left:0;text-align:left;margin-left:19.6pt;margin-top:2.65pt;width:18pt;height:18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" fillcolor="green"/>
              </w:pict>
            </w:r>
          </w:p>
        </w:tc>
        <w:tc>
          <w:tcPr>
            <w:tcW w:w="1701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70" o:spid="_x0000_s1147" style="position:absolute;left:0;text-align:left;margin-left:12.8pt;margin-top:5.65pt;width:18pt;height:18.0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" fillcolor="yellow"/>
              </w:pict>
            </w:r>
          </w:p>
        </w:tc>
        <w:tc>
          <w:tcPr>
            <w:tcW w:w="1418" w:type="dxa"/>
            <w:vAlign w:val="center"/>
          </w:tcPr>
          <w:p w:rsidR="00907E47" w:rsidRPr="00F3072D" w:rsidRDefault="00907E47" w:rsidP="00CE42C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oval id="Овал 69" o:spid="_x0000_s1148" style="position:absolute;left:0;text-align:left;margin-left:12.9pt;margin-top:2.45pt;width:18pt;height:18.0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" fillcolor="yellow"/>
              </w:pict>
            </w:r>
          </w:p>
        </w:tc>
      </w:tr>
    </w:tbl>
    <w:p w:rsidR="00907E47" w:rsidRPr="00CE42C3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>На высоком уровне развития связной речи оказалось  59 % детей (7чел.), на среднем – 33% (4 чел.), на низком – 8% (  1 чел.).</w:t>
      </w:r>
    </w:p>
    <w:p w:rsidR="00907E47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bCs/>
          <w:color w:val="000000"/>
          <w:sz w:val="28"/>
          <w:szCs w:val="28"/>
        </w:rPr>
        <w:t xml:space="preserve">Наглядно уровни развития связной речи на контрольном этапе эксперимента отображены на </w:t>
      </w:r>
      <w:r w:rsidRPr="00CE42C3">
        <w:rPr>
          <w:rFonts w:ascii="Times New Roman" w:hAnsi="Times New Roman"/>
          <w:b/>
          <w:bCs/>
          <w:color w:val="000000"/>
          <w:sz w:val="28"/>
          <w:szCs w:val="28"/>
        </w:rPr>
        <w:t>рисунке 2.</w:t>
      </w:r>
    </w:p>
    <w:p w:rsidR="00907E47" w:rsidRPr="00A26412" w:rsidRDefault="00907E47" w:rsidP="00A26412">
      <w:pPr>
        <w:spacing w:after="0" w:line="240" w:lineRule="auto"/>
        <w:ind w:firstLine="567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A26412">
        <w:rPr>
          <w:rFonts w:ascii="Times New Roman" w:hAnsi="Times New Roman"/>
          <w:bCs/>
          <w:color w:val="000000"/>
          <w:sz w:val="28"/>
          <w:szCs w:val="28"/>
        </w:rPr>
        <w:t>Рисунок 2.</w:t>
      </w:r>
    </w:p>
    <w:p w:rsidR="00907E47" w:rsidRPr="00CE42C3" w:rsidRDefault="00907E47" w:rsidP="00CE42C3">
      <w:pPr>
        <w:keepNext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4C5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5" o:spid="_x0000_i1026" type="#_x0000_t75" style="width:314.25pt;height:105.75pt;visibility:visible">
            <v:imagedata r:id="rId8" o:title="" croptop="12910f" cropbottom="20296f" cropleft="2928f" cropright="1342f"/>
          </v:shape>
        </w:pict>
      </w:r>
    </w:p>
    <w:p w:rsidR="00907E47" w:rsidRDefault="00907E47" w:rsidP="00B17D0A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Слайд 26</w:t>
      </w:r>
    </w:p>
    <w:p w:rsidR="00907E47" w:rsidRPr="00CE42C3" w:rsidRDefault="00907E47" w:rsidP="00B17D0A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результатов диагностики на начало и конец года позволил выявить высокую положительную динамику в формировании связной речи детей старшего дошкольного возраста </w:t>
      </w:r>
      <w:r w:rsidRPr="00CE42C3">
        <w:rPr>
          <w:rFonts w:ascii="Times New Roman" w:hAnsi="Times New Roman"/>
          <w:sz w:val="28"/>
          <w:szCs w:val="28"/>
        </w:rPr>
        <w:t xml:space="preserve">с речевыми нарушениями  </w:t>
      </w:r>
      <w:r w:rsidRPr="00CE42C3">
        <w:rPr>
          <w:rFonts w:ascii="Times New Roman" w:hAnsi="Times New Roman"/>
          <w:sz w:val="28"/>
          <w:szCs w:val="28"/>
          <w:lang w:eastAsia="ru-RU"/>
        </w:rPr>
        <w:t xml:space="preserve">с использованием приемов мнемотехники. </w:t>
      </w:r>
    </w:p>
    <w:p w:rsidR="00907E47" w:rsidRPr="00CE42C3" w:rsidRDefault="00907E47" w:rsidP="00A2641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Таблица 3</w:t>
      </w:r>
    </w:p>
    <w:p w:rsidR="00907E47" w:rsidRPr="00CE42C3" w:rsidRDefault="00907E47" w:rsidP="008D1C9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Сравнительная характеристика количественного распределения детей  по уровням развития речи до и после проведённой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2393"/>
        <w:gridCol w:w="2393"/>
      </w:tblGrid>
      <w:tr w:rsidR="00907E47" w:rsidRPr="00F3072D" w:rsidTr="00FD24AB">
        <w:tc>
          <w:tcPr>
            <w:tcW w:w="4785" w:type="dxa"/>
            <w:vMerge w:val="restart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Уровни развития связной речи</w:t>
            </w:r>
          </w:p>
        </w:tc>
        <w:tc>
          <w:tcPr>
            <w:tcW w:w="4786" w:type="dxa"/>
            <w:gridSpan w:val="2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по уровням (%)</w:t>
            </w:r>
          </w:p>
        </w:tc>
      </w:tr>
      <w:tr w:rsidR="00907E47" w:rsidRPr="00F3072D" w:rsidTr="00FD24AB">
        <w:trPr>
          <w:trHeight w:val="483"/>
        </w:trPr>
        <w:tc>
          <w:tcPr>
            <w:tcW w:w="4785" w:type="dxa"/>
            <w:vMerge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До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После</w:t>
            </w:r>
          </w:p>
        </w:tc>
      </w:tr>
      <w:tr w:rsidR="00907E47" w:rsidRPr="00F3072D" w:rsidTr="00FD24AB">
        <w:tc>
          <w:tcPr>
            <w:tcW w:w="4785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Высокий уровень  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907E47" w:rsidRPr="00F3072D" w:rsidTr="00FD24AB">
        <w:tc>
          <w:tcPr>
            <w:tcW w:w="4785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907E47" w:rsidRPr="00F3072D" w:rsidTr="00FD24AB">
        <w:tc>
          <w:tcPr>
            <w:tcW w:w="4785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393" w:type="dxa"/>
            <w:vAlign w:val="center"/>
          </w:tcPr>
          <w:p w:rsidR="00907E47" w:rsidRPr="00CE42C3" w:rsidRDefault="00907E47" w:rsidP="00CE42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E42C3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907E47" w:rsidRPr="00CE42C3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7E47" w:rsidRPr="00CE42C3" w:rsidRDefault="00907E47" w:rsidP="00CE42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Динамика показателей уровня развития связной речи представлена в соответствующей диаграмме (рисунок 3).</w:t>
      </w:r>
    </w:p>
    <w:p w:rsidR="00907E47" w:rsidRPr="00A26412" w:rsidRDefault="00907E47" w:rsidP="00A26412">
      <w:pPr>
        <w:spacing w:before="168" w:after="168" w:line="240" w:lineRule="auto"/>
        <w:ind w:firstLine="284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pict>
          <v:shape id="Рисунок 129" o:spid="_x0000_s1149" type="#_x0000_t75" style="position:absolute;left:0;text-align:left;margin-left:-27pt;margin-top:243pt;width:369pt;height:194.35pt;z-index:251720704;visibility:visible;mso-position-horizontal-relative:margin;mso-position-vertical-relative:margin">
            <v:imagedata r:id="rId9" o:title="" croptop="1663f" cropbottom="1436f" cropleft="1006f" cropright="1015f"/>
            <w10:wrap type="square" anchorx="margin" anchory="margin"/>
          </v:shape>
        </w:pict>
      </w:r>
      <w:r>
        <w:rPr>
          <w:rFonts w:ascii="Times New Roman" w:hAnsi="Times New Roman"/>
          <w:color w:val="000000"/>
          <w:sz w:val="28"/>
          <w:szCs w:val="28"/>
        </w:rPr>
        <w:t>Рисунок 3</w:t>
      </w: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7E47" w:rsidRPr="00B17D0A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Слайд 27</w:t>
      </w:r>
    </w:p>
    <w:p w:rsidR="00907E47" w:rsidRPr="00B17D0A" w:rsidRDefault="00907E47" w:rsidP="00CE42C3">
      <w:pPr>
        <w:spacing w:before="168" w:after="168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B17D0A">
        <w:rPr>
          <w:rFonts w:ascii="Times New Roman" w:hAnsi="Times New Roman"/>
          <w:color w:val="000000"/>
          <w:sz w:val="28"/>
          <w:szCs w:val="28"/>
        </w:rPr>
        <w:t>Выводы по проекту.</w:t>
      </w:r>
    </w:p>
    <w:p w:rsidR="00907E47" w:rsidRPr="00CE42C3" w:rsidRDefault="00907E47" w:rsidP="00CE42C3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 xml:space="preserve">В ходе работы над проектом мы </w:t>
      </w:r>
      <w:r w:rsidRPr="00CE42C3">
        <w:rPr>
          <w:rFonts w:ascii="Times New Roman" w:hAnsi="Times New Roman"/>
          <w:sz w:val="28"/>
          <w:szCs w:val="28"/>
        </w:rPr>
        <w:t>выявили и доказали эффективность использования приемов мнемотехники в развитии связной речи у детей старшего дошкольного возраста. Определили п</w:t>
      </w:r>
      <w:r w:rsidRPr="00CE42C3">
        <w:rPr>
          <w:rFonts w:ascii="Times New Roman" w:hAnsi="Times New Roman"/>
          <w:color w:val="000000"/>
          <w:sz w:val="28"/>
          <w:szCs w:val="28"/>
        </w:rPr>
        <w:t>оложительные  эффекты от занятий мнемотехникой:</w:t>
      </w:r>
    </w:p>
    <w:p w:rsidR="00907E47" w:rsidRPr="00CE42C3" w:rsidRDefault="00907E47" w:rsidP="008D1C9D">
      <w:pPr>
        <w:pStyle w:val="NoSpacing"/>
        <w:numPr>
          <w:ilvl w:val="0"/>
          <w:numId w:val="2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 xml:space="preserve">мощное развитие визуального мышления; </w:t>
      </w:r>
    </w:p>
    <w:p w:rsidR="00907E47" w:rsidRPr="00CE42C3" w:rsidRDefault="00907E47" w:rsidP="008D1C9D">
      <w:pPr>
        <w:pStyle w:val="NoSpacing"/>
        <w:numPr>
          <w:ilvl w:val="0"/>
          <w:numId w:val="2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выработка устойчивого внимания;</w:t>
      </w:r>
    </w:p>
    <w:p w:rsidR="00907E47" w:rsidRDefault="00907E47" w:rsidP="008D1C9D">
      <w:pPr>
        <w:pStyle w:val="NoSpacing"/>
        <w:numPr>
          <w:ilvl w:val="0"/>
          <w:numId w:val="26"/>
        </w:numPr>
        <w:spacing w:before="240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формирование способности к эффекти</w:t>
      </w:r>
      <w:r>
        <w:rPr>
          <w:rFonts w:ascii="Times New Roman" w:hAnsi="Times New Roman"/>
          <w:color w:val="000000"/>
          <w:sz w:val="28"/>
          <w:szCs w:val="28"/>
        </w:rPr>
        <w:t>вному самостоятельному обучению.</w:t>
      </w:r>
    </w:p>
    <w:p w:rsidR="00907E47" w:rsidRPr="00A26412" w:rsidRDefault="00907E47" w:rsidP="008D1C9D">
      <w:pPr>
        <w:pStyle w:val="NoSpacing"/>
        <w:spacing w:before="240"/>
        <w:jc w:val="both"/>
        <w:rPr>
          <w:rFonts w:ascii="Times New Roman" w:hAnsi="Times New Roman"/>
          <w:color w:val="000000"/>
          <w:sz w:val="28"/>
          <w:szCs w:val="28"/>
        </w:rPr>
      </w:pPr>
      <w:r w:rsidRPr="00A26412">
        <w:rPr>
          <w:rFonts w:ascii="Times New Roman" w:hAnsi="Times New Roman"/>
          <w:color w:val="000000"/>
          <w:sz w:val="28"/>
          <w:szCs w:val="28"/>
        </w:rPr>
        <w:t>Итогами нашей работы стали следующие показатели.</w:t>
      </w:r>
    </w:p>
    <w:p w:rsidR="00907E47" w:rsidRPr="00CE42C3" w:rsidRDefault="00907E47" w:rsidP="00CE42C3">
      <w:pPr>
        <w:pStyle w:val="NoSpacing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у детей:</w:t>
      </w:r>
    </w:p>
    <w:p w:rsidR="00907E47" w:rsidRPr="00CE42C3" w:rsidRDefault="00907E47" w:rsidP="00CE42C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увеличился круг знаний об окружающем мире;</w:t>
      </w:r>
    </w:p>
    <w:p w:rsidR="00907E47" w:rsidRPr="00CE42C3" w:rsidRDefault="00907E47" w:rsidP="00CE42C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появилось желание пересказывать тексты, придумывать истории;</w:t>
      </w:r>
    </w:p>
    <w:p w:rsidR="00907E47" w:rsidRPr="00CE42C3" w:rsidRDefault="00907E47" w:rsidP="00CE42C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появился интерес к заучиванию стихов и потешек;</w:t>
      </w:r>
    </w:p>
    <w:p w:rsidR="00907E47" w:rsidRPr="00CE42C3" w:rsidRDefault="00907E47" w:rsidP="00CE42C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E42C3">
        <w:rPr>
          <w:rFonts w:ascii="Times New Roman" w:hAnsi="Times New Roman"/>
          <w:color w:val="000000"/>
          <w:sz w:val="28"/>
          <w:szCs w:val="28"/>
        </w:rPr>
        <w:t>словарный запас выходит на более высокий уровень;</w:t>
      </w: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у педагога:</w:t>
      </w:r>
    </w:p>
    <w:p w:rsidR="00907E47" w:rsidRPr="00CE42C3" w:rsidRDefault="00907E47" w:rsidP="00CE42C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повысился уровень педагогической компетентности;</w:t>
      </w:r>
    </w:p>
    <w:p w:rsidR="00907E47" w:rsidRPr="00CE42C3" w:rsidRDefault="00907E47" w:rsidP="00CE42C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удовлетворенность работой;</w:t>
      </w:r>
    </w:p>
    <w:p w:rsidR="00907E47" w:rsidRPr="00CE42C3" w:rsidRDefault="00907E47" w:rsidP="00CE42C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систематизация и повышение качества работы с детьми старшего дошкольного возраста по развитию познавательных способностей и развитию речи.</w:t>
      </w:r>
    </w:p>
    <w:p w:rsidR="00907E47" w:rsidRPr="00CE42C3" w:rsidRDefault="00907E47" w:rsidP="00A264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у родителей:</w:t>
      </w:r>
    </w:p>
    <w:p w:rsidR="00907E47" w:rsidRPr="00CE42C3" w:rsidRDefault="00907E47" w:rsidP="00A26412">
      <w:pPr>
        <w:pStyle w:val="NoSpacing"/>
        <w:numPr>
          <w:ilvl w:val="0"/>
          <w:numId w:val="25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повысился интерес к совместной деятельности по развитию речевых способностей детей;</w:t>
      </w:r>
    </w:p>
    <w:p w:rsidR="00907E47" w:rsidRDefault="00907E47" w:rsidP="00A26412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Слайд 28</w:t>
      </w:r>
    </w:p>
    <w:p w:rsidR="00907E47" w:rsidRPr="00CE42C3" w:rsidRDefault="00907E47" w:rsidP="00A26412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 xml:space="preserve">Нами поставлены следующие </w:t>
      </w:r>
      <w:r w:rsidRPr="00A26412">
        <w:rPr>
          <w:rFonts w:ascii="Times New Roman" w:hAnsi="Times New Roman"/>
          <w:b/>
          <w:sz w:val="28"/>
          <w:szCs w:val="28"/>
        </w:rPr>
        <w:t>задачи на перспективу</w:t>
      </w:r>
      <w:r w:rsidRPr="00CE42C3">
        <w:rPr>
          <w:rFonts w:ascii="Times New Roman" w:hAnsi="Times New Roman"/>
          <w:sz w:val="28"/>
          <w:szCs w:val="28"/>
        </w:rPr>
        <w:t>:</w:t>
      </w:r>
    </w:p>
    <w:p w:rsidR="00907E47" w:rsidRPr="00CE42C3" w:rsidRDefault="00907E47" w:rsidP="00CE42C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Продолжать работу по развитию связной речи детей  с использованием мнемотехники.</w:t>
      </w:r>
    </w:p>
    <w:p w:rsidR="00907E47" w:rsidRPr="00CE42C3" w:rsidRDefault="00907E47" w:rsidP="00CE42C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Разрабатывать новые мнемотаблицы.</w:t>
      </w:r>
    </w:p>
    <w:p w:rsidR="00907E47" w:rsidRPr="00CE42C3" w:rsidRDefault="00907E47" w:rsidP="00CE42C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Углубленно внедрять  приемы мнемотехники в индивидуальную  коррекционно-логопедическую  работу с детьми по автоматизации и дифференциации звуков.</w:t>
      </w:r>
    </w:p>
    <w:p w:rsidR="00907E47" w:rsidRPr="00CE42C3" w:rsidRDefault="00907E47" w:rsidP="00CE42C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Продолжать развивать умение детей структурировать рассказы, грамотно строить предложения.</w:t>
      </w:r>
    </w:p>
    <w:p w:rsidR="00907E47" w:rsidRPr="00CE42C3" w:rsidRDefault="00907E47" w:rsidP="00CE42C3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sz w:val="28"/>
          <w:szCs w:val="28"/>
        </w:rPr>
        <w:t>Развивать психические процессы,</w:t>
      </w:r>
      <w:r w:rsidRPr="00CE42C3">
        <w:rPr>
          <w:rFonts w:ascii="Times New Roman" w:hAnsi="Times New Roman"/>
          <w:color w:val="000000"/>
          <w:sz w:val="28"/>
          <w:szCs w:val="28"/>
        </w:rPr>
        <w:t xml:space="preserve"> образное мышление, творческие способности детей, зрительную память.</w:t>
      </w:r>
    </w:p>
    <w:p w:rsidR="00907E47" w:rsidRPr="00CE42C3" w:rsidRDefault="00907E47" w:rsidP="00CE42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Default="00907E47" w:rsidP="00CE42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7E47" w:rsidRPr="00CE42C3" w:rsidRDefault="00907E47" w:rsidP="00CE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42C3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907E47" w:rsidRPr="00CE42C3" w:rsidRDefault="00907E47" w:rsidP="00CE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Полянская, Т. Б. Использование метода мнемотехники в обучении рассказыванию детей дошкольного возраста.- М., 2009. 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Большева Т. В. Учимся по сказке. Развитие мышления дошкольников с помощью мнемотехники. – СПб.,2005. 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Малетина Н. С. Моделирование в описательной речи детей с ОНР // Дошкольное воспитание. 2004. №6. – С. 64 – 68. 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Чохонелидзе, Н. Учим стихи по картинкам. - 2006. 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 xml:space="preserve">Белоусова, С. Развитие лексики и грамматического строя речи у дошкольников.- 2005. 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Гурьева Н. А. Год до школы. Развиваем память: Рабочая тетрадь упражнений по мнемотехнике. – СПб., 2000.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Соломенникова Л. Об использовании наглядности для формирования связной монологической речи // Дошкольное воспитание. 1999. № 4. – С. 54 - 59.</w:t>
      </w:r>
    </w:p>
    <w:p w:rsidR="00907E47" w:rsidRPr="00CE42C3" w:rsidRDefault="00907E47" w:rsidP="00CE42C3">
      <w:pPr>
        <w:numPr>
          <w:ilvl w:val="0"/>
          <w:numId w:val="28"/>
        </w:num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42C3">
        <w:rPr>
          <w:rFonts w:ascii="Times New Roman" w:hAnsi="Times New Roman"/>
          <w:sz w:val="28"/>
          <w:szCs w:val="28"/>
          <w:lang w:eastAsia="ru-RU"/>
        </w:rPr>
        <w:t>Ткаченко Т. А. Использование схем в составлении описательных рассказов // Дошкольное воспитание. 1990. № 10. – С. 16 – 21.</w:t>
      </w:r>
    </w:p>
    <w:p w:rsidR="00907E47" w:rsidRPr="0063129C" w:rsidRDefault="00907E47" w:rsidP="0063129C">
      <w:pPr>
        <w:pStyle w:val="ListParagraph"/>
        <w:numPr>
          <w:ilvl w:val="0"/>
          <w:numId w:val="28"/>
        </w:numPr>
        <w:tabs>
          <w:tab w:val="left" w:pos="25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Международный образовательный портал </w:t>
      </w:r>
      <w:r>
        <w:rPr>
          <w:color w:val="000000"/>
          <w:sz w:val="28"/>
          <w:szCs w:val="28"/>
          <w:lang w:val="en-US"/>
        </w:rPr>
        <w:t>MAAM</w:t>
      </w:r>
      <w:r w:rsidRPr="0063129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 w:rsidRPr="0063129C">
        <w:rPr>
          <w:color w:val="000000"/>
          <w:sz w:val="28"/>
          <w:szCs w:val="28"/>
        </w:rPr>
        <w:t xml:space="preserve"> </w:t>
      </w:r>
      <w:hyperlink r:id="rId10" w:history="1">
        <w:r w:rsidRPr="00B135B8">
          <w:rPr>
            <w:rStyle w:val="Hyperlink"/>
            <w:sz w:val="28"/>
            <w:szCs w:val="28"/>
          </w:rPr>
          <w:t>https://www.maam.ru</w:t>
        </w:r>
      </w:hyperlink>
    </w:p>
    <w:p w:rsidR="00907E47" w:rsidRDefault="00907E47" w:rsidP="0063129C">
      <w:pPr>
        <w:pStyle w:val="ListParagraph"/>
        <w:numPr>
          <w:ilvl w:val="0"/>
          <w:numId w:val="28"/>
        </w:numPr>
        <w:tabs>
          <w:tab w:val="left" w:pos="252"/>
        </w:tabs>
        <w:jc w:val="both"/>
        <w:rPr>
          <w:sz w:val="28"/>
          <w:szCs w:val="28"/>
        </w:rPr>
      </w:pPr>
      <w:hyperlink r:id="rId11" w:tooltip="На главную" w:history="1">
        <w:r w:rsidRPr="0063129C">
          <w:rPr>
            <w:rStyle w:val="Hyperlink"/>
            <w:color w:val="auto"/>
            <w:sz w:val="28"/>
            <w:szCs w:val="28"/>
            <w:u w:val="none"/>
            <w:shd w:val="clear" w:color="auto" w:fill="F1F0EF"/>
          </w:rPr>
          <w:t>Образовательная социальная сеть</w:t>
        </w:r>
        <w:r>
          <w:rPr>
            <w:rStyle w:val="Hyperlink"/>
            <w:color w:val="auto"/>
            <w:sz w:val="28"/>
            <w:szCs w:val="28"/>
            <w:u w:val="none"/>
            <w:shd w:val="clear" w:color="auto" w:fill="F1F0EF"/>
          </w:rPr>
          <w:t xml:space="preserve"> </w:t>
        </w:r>
        <w:r w:rsidRPr="0063129C">
          <w:rPr>
            <w:rStyle w:val="d-none"/>
            <w:sz w:val="28"/>
            <w:szCs w:val="28"/>
            <w:shd w:val="clear" w:color="auto" w:fill="F1F0EF"/>
          </w:rPr>
          <w:t>nsportal.ru</w:t>
        </w:r>
      </w:hyperlink>
      <w:r>
        <w:rPr>
          <w:sz w:val="28"/>
          <w:szCs w:val="28"/>
        </w:rPr>
        <w:t xml:space="preserve"> </w:t>
      </w:r>
    </w:p>
    <w:p w:rsidR="00907E47" w:rsidRDefault="00907E47" w:rsidP="0063129C">
      <w:pPr>
        <w:pStyle w:val="ListParagraph"/>
        <w:tabs>
          <w:tab w:val="left" w:pos="252"/>
        </w:tabs>
        <w:jc w:val="both"/>
        <w:rPr>
          <w:sz w:val="28"/>
          <w:szCs w:val="28"/>
        </w:rPr>
      </w:pPr>
      <w:hyperlink r:id="rId12" w:history="1">
        <w:r w:rsidRPr="00B135B8">
          <w:rPr>
            <w:rStyle w:val="Hyperlink"/>
            <w:sz w:val="28"/>
            <w:szCs w:val="28"/>
          </w:rPr>
          <w:t>https://nsportal.ru/detskiy-sad/razvitie-rechi/2022/12/29/ispolzovanie-mnemotehniki-v-rabote-s-detmi-doshkolnogo</w:t>
        </w:r>
      </w:hyperlink>
    </w:p>
    <w:p w:rsidR="00907E47" w:rsidRPr="0063129C" w:rsidRDefault="00907E47" w:rsidP="0063129C">
      <w:pPr>
        <w:pStyle w:val="ListParagraph"/>
        <w:numPr>
          <w:ilvl w:val="0"/>
          <w:numId w:val="28"/>
        </w:numPr>
        <w:tabs>
          <w:tab w:val="left" w:pos="252"/>
        </w:tabs>
        <w:jc w:val="both"/>
        <w:rPr>
          <w:color w:val="000000"/>
          <w:sz w:val="28"/>
          <w:szCs w:val="28"/>
        </w:rPr>
      </w:pPr>
      <w:r w:rsidRPr="0063129C">
        <w:rPr>
          <w:sz w:val="28"/>
          <w:szCs w:val="28"/>
        </w:rPr>
        <w:t xml:space="preserve">Сайт для детского сада, для воспитателей и родителей.   </w:t>
      </w:r>
      <w:hyperlink r:id="rId13" w:history="1">
        <w:r w:rsidRPr="0063129C">
          <w:rPr>
            <w:rStyle w:val="Hyperlink"/>
            <w:sz w:val="28"/>
            <w:szCs w:val="28"/>
          </w:rPr>
          <w:t>http://doshvozrast.ru</w:t>
        </w:r>
      </w:hyperlink>
    </w:p>
    <w:p w:rsidR="00907E47" w:rsidRPr="00CE42C3" w:rsidRDefault="00907E47" w:rsidP="00CE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CE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CE42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CE42C3">
      <w:pPr>
        <w:pStyle w:val="c9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  <w:sz w:val="28"/>
          <w:szCs w:val="28"/>
        </w:rPr>
      </w:pP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07E47" w:rsidRPr="00CE42C3" w:rsidRDefault="00907E47" w:rsidP="00CE42C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07E47" w:rsidRPr="00CE42C3" w:rsidSect="0089046A">
      <w:footerReference w:type="even" r:id="rId14"/>
      <w:foot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E47" w:rsidRDefault="00907E47" w:rsidP="0089046A">
      <w:pPr>
        <w:spacing w:after="0" w:line="240" w:lineRule="auto"/>
      </w:pPr>
      <w:r>
        <w:separator/>
      </w:r>
    </w:p>
  </w:endnote>
  <w:endnote w:type="continuationSeparator" w:id="0">
    <w:p w:rsidR="00907E47" w:rsidRDefault="00907E47" w:rsidP="0089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E47" w:rsidRDefault="00907E47" w:rsidP="005D5B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7E47" w:rsidRDefault="00907E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E47" w:rsidRDefault="00907E47" w:rsidP="005D5B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07E47" w:rsidRDefault="00907E47">
    <w:pPr>
      <w:pStyle w:val="Footer"/>
      <w:jc w:val="center"/>
    </w:pPr>
  </w:p>
  <w:p w:rsidR="00907E47" w:rsidRDefault="00907E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E47" w:rsidRDefault="00907E47" w:rsidP="0089046A">
      <w:pPr>
        <w:spacing w:after="0" w:line="240" w:lineRule="auto"/>
      </w:pPr>
      <w:r>
        <w:separator/>
      </w:r>
    </w:p>
  </w:footnote>
  <w:footnote w:type="continuationSeparator" w:id="0">
    <w:p w:rsidR="00907E47" w:rsidRDefault="00907E47" w:rsidP="00890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5889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D264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BE29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F621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67AB8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9B0BE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5811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F48F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F8F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3A9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30221"/>
    <w:multiLevelType w:val="hybridMultilevel"/>
    <w:tmpl w:val="CBD41438"/>
    <w:lvl w:ilvl="0" w:tplc="2DC0A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6A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9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C2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EE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E5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C7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0E8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4A8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04C82195"/>
    <w:multiLevelType w:val="hybridMultilevel"/>
    <w:tmpl w:val="6D1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C6E01AD"/>
    <w:multiLevelType w:val="hybridMultilevel"/>
    <w:tmpl w:val="000C32D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C354E2D"/>
    <w:multiLevelType w:val="hybridMultilevel"/>
    <w:tmpl w:val="BB960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E01122"/>
    <w:multiLevelType w:val="hybridMultilevel"/>
    <w:tmpl w:val="DE76E6F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26D74A72"/>
    <w:multiLevelType w:val="hybridMultilevel"/>
    <w:tmpl w:val="71CAF110"/>
    <w:lvl w:ilvl="0" w:tplc="04190005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16">
    <w:nsid w:val="27686D3B"/>
    <w:multiLevelType w:val="hybridMultilevel"/>
    <w:tmpl w:val="6C9CF7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DA107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012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945B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4482F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5AD3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28FD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F0F0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6EF1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B578C2"/>
    <w:multiLevelType w:val="multilevel"/>
    <w:tmpl w:val="08C26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A217CE8"/>
    <w:multiLevelType w:val="hybridMultilevel"/>
    <w:tmpl w:val="5A0AAC6E"/>
    <w:lvl w:ilvl="0" w:tplc="661A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10D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CC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42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B8D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641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D43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A9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B87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AAA7113"/>
    <w:multiLevelType w:val="hybridMultilevel"/>
    <w:tmpl w:val="8266E97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2C7A00B7"/>
    <w:multiLevelType w:val="hybridMultilevel"/>
    <w:tmpl w:val="17AA1A12"/>
    <w:lvl w:ilvl="0" w:tplc="A380F2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86FE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72FE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EC2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CE8E2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5C9F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1E6E3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4A8C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80D6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371309"/>
    <w:multiLevelType w:val="hybridMultilevel"/>
    <w:tmpl w:val="D1D46004"/>
    <w:lvl w:ilvl="0" w:tplc="0BC499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44EF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4A2D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0C67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AAC1C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CC5A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CA2F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CE4A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474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B006B1"/>
    <w:multiLevelType w:val="hybridMultilevel"/>
    <w:tmpl w:val="BC50ED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66E6127"/>
    <w:multiLevelType w:val="hybridMultilevel"/>
    <w:tmpl w:val="D34479CA"/>
    <w:lvl w:ilvl="0" w:tplc="AA5C32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DA107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012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945B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4482F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5AD3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28FD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F0F0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6EF1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551D9F"/>
    <w:multiLevelType w:val="hybridMultilevel"/>
    <w:tmpl w:val="42505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5B7CB4"/>
    <w:multiLevelType w:val="hybridMultilevel"/>
    <w:tmpl w:val="BEAA029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3E771C20"/>
    <w:multiLevelType w:val="hybridMultilevel"/>
    <w:tmpl w:val="729658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7006B"/>
    <w:multiLevelType w:val="hybridMultilevel"/>
    <w:tmpl w:val="5170A1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C71FCD"/>
    <w:multiLevelType w:val="hybridMultilevel"/>
    <w:tmpl w:val="9A4CE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8F46F8"/>
    <w:multiLevelType w:val="hybridMultilevel"/>
    <w:tmpl w:val="AF5C036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E9F4374"/>
    <w:multiLevelType w:val="hybridMultilevel"/>
    <w:tmpl w:val="ED8224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6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5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2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30" w:hanging="180"/>
      </w:pPr>
      <w:rPr>
        <w:rFonts w:cs="Times New Roman"/>
      </w:rPr>
    </w:lvl>
  </w:abstractNum>
  <w:abstractNum w:abstractNumId="31">
    <w:nsid w:val="63EF03E4"/>
    <w:multiLevelType w:val="hybridMultilevel"/>
    <w:tmpl w:val="FB3E24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9E6656C"/>
    <w:multiLevelType w:val="hybridMultilevel"/>
    <w:tmpl w:val="73F281B6"/>
    <w:lvl w:ilvl="0" w:tplc="041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>
    <w:nsid w:val="6C9B4724"/>
    <w:multiLevelType w:val="hybridMultilevel"/>
    <w:tmpl w:val="E842F314"/>
    <w:lvl w:ilvl="0" w:tplc="06C61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7CA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F21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42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61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01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04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1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20738F4"/>
    <w:multiLevelType w:val="hybridMultilevel"/>
    <w:tmpl w:val="B618314A"/>
    <w:lvl w:ilvl="0" w:tplc="DCD08F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762D70C9"/>
    <w:multiLevelType w:val="hybridMultilevel"/>
    <w:tmpl w:val="5A549C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A75092"/>
    <w:multiLevelType w:val="hybridMultilevel"/>
    <w:tmpl w:val="8FF669DC"/>
    <w:lvl w:ilvl="0" w:tplc="2AECFF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10"/>
  </w:num>
  <w:num w:numId="4">
    <w:abstractNumId w:val="34"/>
  </w:num>
  <w:num w:numId="5">
    <w:abstractNumId w:val="29"/>
  </w:num>
  <w:num w:numId="6">
    <w:abstractNumId w:val="21"/>
  </w:num>
  <w:num w:numId="7">
    <w:abstractNumId w:val="20"/>
  </w:num>
  <w:num w:numId="8">
    <w:abstractNumId w:val="14"/>
  </w:num>
  <w:num w:numId="9">
    <w:abstractNumId w:val="2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9"/>
  </w:num>
  <w:num w:numId="13">
    <w:abstractNumId w:val="14"/>
  </w:num>
  <w:num w:numId="14">
    <w:abstractNumId w:val="30"/>
  </w:num>
  <w:num w:numId="15">
    <w:abstractNumId w:val="32"/>
  </w:num>
  <w:num w:numId="16">
    <w:abstractNumId w:val="23"/>
  </w:num>
  <w:num w:numId="17">
    <w:abstractNumId w:val="12"/>
  </w:num>
  <w:num w:numId="18">
    <w:abstractNumId w:val="15"/>
  </w:num>
  <w:num w:numId="19">
    <w:abstractNumId w:val="27"/>
  </w:num>
  <w:num w:numId="20">
    <w:abstractNumId w:val="25"/>
  </w:num>
  <w:num w:numId="21">
    <w:abstractNumId w:val="26"/>
  </w:num>
  <w:num w:numId="22">
    <w:abstractNumId w:val="16"/>
  </w:num>
  <w:num w:numId="23">
    <w:abstractNumId w:val="11"/>
  </w:num>
  <w:num w:numId="24">
    <w:abstractNumId w:val="22"/>
  </w:num>
  <w:num w:numId="25">
    <w:abstractNumId w:val="31"/>
  </w:num>
  <w:num w:numId="26">
    <w:abstractNumId w:val="36"/>
  </w:num>
  <w:num w:numId="27">
    <w:abstractNumId w:val="35"/>
  </w:num>
  <w:num w:numId="28">
    <w:abstractNumId w:val="17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1E0"/>
    <w:rsid w:val="000843E8"/>
    <w:rsid w:val="000E0366"/>
    <w:rsid w:val="001823DB"/>
    <w:rsid w:val="00187865"/>
    <w:rsid w:val="00211F07"/>
    <w:rsid w:val="002C1FA3"/>
    <w:rsid w:val="002C46FD"/>
    <w:rsid w:val="002F01C1"/>
    <w:rsid w:val="00307479"/>
    <w:rsid w:val="0037504D"/>
    <w:rsid w:val="00396EEC"/>
    <w:rsid w:val="003D22A9"/>
    <w:rsid w:val="003D428C"/>
    <w:rsid w:val="00431B70"/>
    <w:rsid w:val="00466064"/>
    <w:rsid w:val="00480087"/>
    <w:rsid w:val="004B35D4"/>
    <w:rsid w:val="004D2EB2"/>
    <w:rsid w:val="00514BAC"/>
    <w:rsid w:val="005B3C97"/>
    <w:rsid w:val="005D5B23"/>
    <w:rsid w:val="0063129C"/>
    <w:rsid w:val="0069234F"/>
    <w:rsid w:val="006E02F8"/>
    <w:rsid w:val="00705F29"/>
    <w:rsid w:val="007D5DB2"/>
    <w:rsid w:val="0083587F"/>
    <w:rsid w:val="00853FC8"/>
    <w:rsid w:val="008716F6"/>
    <w:rsid w:val="0089046A"/>
    <w:rsid w:val="00895742"/>
    <w:rsid w:val="008D1C9D"/>
    <w:rsid w:val="008E5D93"/>
    <w:rsid w:val="00907E47"/>
    <w:rsid w:val="009C0AFF"/>
    <w:rsid w:val="009E1132"/>
    <w:rsid w:val="00A0062B"/>
    <w:rsid w:val="00A10116"/>
    <w:rsid w:val="00A26412"/>
    <w:rsid w:val="00A84984"/>
    <w:rsid w:val="00AF185F"/>
    <w:rsid w:val="00B135B8"/>
    <w:rsid w:val="00B17D0A"/>
    <w:rsid w:val="00B77B7E"/>
    <w:rsid w:val="00B87511"/>
    <w:rsid w:val="00BA497D"/>
    <w:rsid w:val="00C145CD"/>
    <w:rsid w:val="00C25D49"/>
    <w:rsid w:val="00C43763"/>
    <w:rsid w:val="00C87B66"/>
    <w:rsid w:val="00CB0DB0"/>
    <w:rsid w:val="00CD3979"/>
    <w:rsid w:val="00CE42C3"/>
    <w:rsid w:val="00D05E8F"/>
    <w:rsid w:val="00D634BD"/>
    <w:rsid w:val="00D7421D"/>
    <w:rsid w:val="00D84C5F"/>
    <w:rsid w:val="00E15A7A"/>
    <w:rsid w:val="00E41C35"/>
    <w:rsid w:val="00E751E0"/>
    <w:rsid w:val="00E75216"/>
    <w:rsid w:val="00EC31B1"/>
    <w:rsid w:val="00F1103B"/>
    <w:rsid w:val="00F3072D"/>
    <w:rsid w:val="00F73641"/>
    <w:rsid w:val="00F92A46"/>
    <w:rsid w:val="00FD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5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62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Normal"/>
    <w:uiPriority w:val="99"/>
    <w:rsid w:val="00A006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DefaultParagraphFont"/>
    <w:uiPriority w:val="99"/>
    <w:rsid w:val="00A0062B"/>
    <w:rPr>
      <w:rFonts w:cs="Times New Roman"/>
    </w:rPr>
  </w:style>
  <w:style w:type="character" w:customStyle="1" w:styleId="c0">
    <w:name w:val="c0"/>
    <w:basedOn w:val="DefaultParagraphFont"/>
    <w:uiPriority w:val="99"/>
    <w:rsid w:val="00A0062B"/>
    <w:rPr>
      <w:rFonts w:cs="Times New Roman"/>
    </w:rPr>
  </w:style>
  <w:style w:type="paragraph" w:customStyle="1" w:styleId="c1">
    <w:name w:val="c1"/>
    <w:basedOn w:val="Normal"/>
    <w:uiPriority w:val="99"/>
    <w:rsid w:val="00A006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Normal"/>
    <w:uiPriority w:val="99"/>
    <w:rsid w:val="00A006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DefaultParagraphFont"/>
    <w:uiPriority w:val="99"/>
    <w:rsid w:val="00A0062B"/>
    <w:rPr>
      <w:rFonts w:cs="Times New Roman"/>
    </w:rPr>
  </w:style>
  <w:style w:type="character" w:customStyle="1" w:styleId="c3">
    <w:name w:val="c3"/>
    <w:basedOn w:val="DefaultParagraphFont"/>
    <w:uiPriority w:val="99"/>
    <w:rsid w:val="00CB0DB0"/>
    <w:rPr>
      <w:rFonts w:cs="Times New Roman"/>
    </w:rPr>
  </w:style>
  <w:style w:type="paragraph" w:styleId="NormalWeb">
    <w:name w:val="Normal (Web)"/>
    <w:basedOn w:val="Normal"/>
    <w:uiPriority w:val="99"/>
    <w:rsid w:val="008716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466064"/>
    <w:rPr>
      <w:rFonts w:eastAsia="Times New Roman"/>
    </w:rPr>
  </w:style>
  <w:style w:type="character" w:styleId="Strong">
    <w:name w:val="Strong"/>
    <w:basedOn w:val="DefaultParagraphFont"/>
    <w:uiPriority w:val="99"/>
    <w:qFormat/>
    <w:rsid w:val="00466064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73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3641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6E02F8"/>
    <w:pPr>
      <w:widowControl w:val="0"/>
      <w:suppressAutoHyphens/>
      <w:autoSpaceDN w:val="0"/>
      <w:textAlignment w:val="baseline"/>
    </w:pPr>
    <w:rPr>
      <w:rFonts w:ascii="Arial" w:hAnsi="Arial" w:cs="Tahoma"/>
      <w:kern w:val="3"/>
      <w:sz w:val="21"/>
      <w:szCs w:val="24"/>
    </w:rPr>
  </w:style>
  <w:style w:type="character" w:styleId="Hyperlink">
    <w:name w:val="Hyperlink"/>
    <w:basedOn w:val="DefaultParagraphFont"/>
    <w:uiPriority w:val="99"/>
    <w:rsid w:val="00CE42C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90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046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90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046A"/>
    <w:rPr>
      <w:rFonts w:cs="Times New Roman"/>
    </w:rPr>
  </w:style>
  <w:style w:type="character" w:customStyle="1" w:styleId="d-none">
    <w:name w:val="d-none"/>
    <w:basedOn w:val="DefaultParagraphFont"/>
    <w:uiPriority w:val="99"/>
    <w:rsid w:val="0063129C"/>
    <w:rPr>
      <w:rFonts w:cs="Times New Roman"/>
    </w:rPr>
  </w:style>
  <w:style w:type="character" w:styleId="PageNumber">
    <w:name w:val="page number"/>
    <w:basedOn w:val="DefaultParagraphFont"/>
    <w:uiPriority w:val="99"/>
    <w:rsid w:val="008D1C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1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41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41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4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41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14171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417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417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oshvozras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nsportal.ru/detskiy-sad/razvitie-rechi/2022/12/29/ispolzovanie-mnemotehniki-v-rabote-s-detmi-doshkolnog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portal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maam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475</TotalTime>
  <Pages>13</Pages>
  <Words>2465</Words>
  <Characters>14057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playstand.ru</dc:creator>
  <cp:keywords/>
  <dc:description/>
  <cp:lastModifiedBy>Наталья</cp:lastModifiedBy>
  <cp:revision>13</cp:revision>
  <cp:lastPrinted>2025-08-10T15:11:00Z</cp:lastPrinted>
  <dcterms:created xsi:type="dcterms:W3CDTF">2025-07-31T09:21:00Z</dcterms:created>
  <dcterms:modified xsi:type="dcterms:W3CDTF">2026-02-09T07:49:00Z</dcterms:modified>
</cp:coreProperties>
</file>